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9DD" w:rsidRPr="007D3655" w:rsidRDefault="006609DD" w:rsidP="006609DD">
      <w:pPr>
        <w:pStyle w:val="a6"/>
        <w:ind w:left="-2"/>
        <w:rPr>
          <w:rFonts w:eastAsiaTheme="minorEastAsia"/>
          <w:bCs/>
          <w:sz w:val="22"/>
          <w:szCs w:val="22"/>
          <w:lang w:eastAsia="zh-CN"/>
        </w:rPr>
      </w:pPr>
      <w:r w:rsidRPr="00DB1CAC">
        <w:rPr>
          <w:bCs/>
          <w:sz w:val="22"/>
          <w:szCs w:val="22"/>
        </w:rPr>
        <w:t>3GPP TSG RAN WG1 #9</w:t>
      </w:r>
      <w:r>
        <w:rPr>
          <w:bCs/>
          <w:sz w:val="22"/>
          <w:szCs w:val="22"/>
        </w:rPr>
        <w:t>9</w:t>
      </w:r>
      <w:r w:rsidRPr="00DB1CAC">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00742542">
        <w:rPr>
          <w:bCs/>
          <w:sz w:val="22"/>
          <w:szCs w:val="22"/>
        </w:rPr>
        <w:t>R1-1</w:t>
      </w:r>
      <w:r w:rsidR="0089299A" w:rsidRPr="00F35AEA">
        <w:rPr>
          <w:bCs/>
          <w:sz w:val="22"/>
          <w:szCs w:val="22"/>
        </w:rPr>
        <w:t>9121</w:t>
      </w:r>
      <w:r w:rsidR="00742542">
        <w:rPr>
          <w:bCs/>
          <w:sz w:val="22"/>
          <w:szCs w:val="22"/>
        </w:rPr>
        <w:t>46</w:t>
      </w:r>
    </w:p>
    <w:p w:rsidR="006609DD" w:rsidRDefault="00212411" w:rsidP="006609DD">
      <w:pPr>
        <w:pStyle w:val="a6"/>
        <w:ind w:left="-2"/>
        <w:rPr>
          <w:rFonts w:eastAsia="宋体"/>
          <w:sz w:val="22"/>
          <w:szCs w:val="22"/>
          <w:lang w:val="en-US" w:eastAsia="zh-CN"/>
        </w:rPr>
      </w:pPr>
      <w:r w:rsidRPr="00212411">
        <w:rPr>
          <w:bCs/>
          <w:sz w:val="22"/>
          <w:szCs w:val="22"/>
        </w:rPr>
        <w:t>Reno, USA, November 18</w:t>
      </w:r>
      <w:r w:rsidRPr="003044FC">
        <w:rPr>
          <w:bCs/>
          <w:sz w:val="22"/>
          <w:szCs w:val="22"/>
          <w:vertAlign w:val="superscript"/>
        </w:rPr>
        <w:t>th</w:t>
      </w:r>
      <w:r w:rsidRPr="00212411">
        <w:rPr>
          <w:bCs/>
          <w:sz w:val="22"/>
          <w:szCs w:val="22"/>
        </w:rPr>
        <w:t xml:space="preserve"> – 22</w:t>
      </w:r>
      <w:r w:rsidRPr="003044FC">
        <w:rPr>
          <w:bCs/>
          <w:sz w:val="22"/>
          <w:szCs w:val="22"/>
          <w:vertAlign w:val="superscript"/>
        </w:rPr>
        <w:t>nd</w:t>
      </w:r>
      <w:bookmarkStart w:id="0" w:name="_GoBack"/>
      <w:bookmarkEnd w:id="0"/>
      <w:r w:rsidRPr="00212411">
        <w:rPr>
          <w:bCs/>
          <w:sz w:val="22"/>
          <w:szCs w:val="22"/>
        </w:rPr>
        <w:t>,</w:t>
      </w:r>
      <w:r w:rsidR="006609DD" w:rsidRPr="00DA34A1">
        <w:rPr>
          <w:bCs/>
          <w:sz w:val="22"/>
          <w:szCs w:val="22"/>
        </w:rPr>
        <w:t xml:space="preserve"> 2019</w:t>
      </w:r>
    </w:p>
    <w:p w:rsidR="00580BBC" w:rsidRPr="00B27D40" w:rsidRDefault="00580BBC" w:rsidP="00580BBC">
      <w:pPr>
        <w:pStyle w:val="a6"/>
        <w:ind w:left="-2"/>
        <w:rPr>
          <w:rFonts w:eastAsia="宋体"/>
          <w:sz w:val="22"/>
          <w:szCs w:val="22"/>
          <w:lang w:val="en-US" w:eastAsia="zh-CN"/>
        </w:rPr>
      </w:pPr>
    </w:p>
    <w:p w:rsidR="00A156AF" w:rsidRPr="00A93126" w:rsidRDefault="00A156AF"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80BBC" w:rsidRPr="005C47BA" w:rsidRDefault="00580BBC" w:rsidP="00580BBC">
      <w:pPr>
        <w:pStyle w:val="a6"/>
        <w:tabs>
          <w:tab w:val="left" w:pos="1800"/>
        </w:tabs>
        <w:ind w:left="-2"/>
        <w:rPr>
          <w:rFonts w:eastAsia="宋体"/>
          <w:sz w:val="22"/>
          <w:szCs w:val="22"/>
          <w:lang w:eastAsia="zh-CN"/>
        </w:rPr>
      </w:pPr>
      <w:r w:rsidRPr="0052231C">
        <w:rPr>
          <w:sz w:val="22"/>
          <w:szCs w:val="22"/>
        </w:rPr>
        <w:t>Title:</w:t>
      </w:r>
      <w:r w:rsidRPr="0052231C">
        <w:rPr>
          <w:sz w:val="22"/>
          <w:szCs w:val="22"/>
        </w:rPr>
        <w:tab/>
      </w:r>
      <w:r w:rsidR="007E5AB4" w:rsidRPr="007E5AB4">
        <w:rPr>
          <w:sz w:val="22"/>
          <w:szCs w:val="22"/>
        </w:rPr>
        <w:t>UE and gNB measurements for NR Positioning</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r w:rsidRPr="0052231C">
        <w:rPr>
          <w:sz w:val="22"/>
          <w:szCs w:val="22"/>
        </w:rPr>
        <w:tab/>
      </w:r>
      <w:r w:rsidR="000F2187">
        <w:rPr>
          <w:rFonts w:eastAsia="宋体"/>
          <w:sz w:val="22"/>
          <w:szCs w:val="22"/>
          <w:lang w:val="en-US" w:eastAsia="zh-CN"/>
        </w:rPr>
        <w:t>7.2.10.</w:t>
      </w:r>
      <w:r w:rsidR="000F2187">
        <w:rPr>
          <w:rFonts w:eastAsia="宋体" w:hint="eastAsia"/>
          <w:sz w:val="22"/>
          <w:szCs w:val="22"/>
          <w:lang w:val="en-US" w:eastAsia="zh-CN"/>
        </w:rPr>
        <w:t>3</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Default="00454947" w:rsidP="00845EA2">
      <w:pPr>
        <w:pStyle w:val="10"/>
      </w:pPr>
      <w:r w:rsidRPr="00A52C24">
        <w:t>Introduction</w:t>
      </w:r>
    </w:p>
    <w:p w:rsidR="00157896" w:rsidRDefault="00157896" w:rsidP="00157896">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t xml:space="preserve">UE and </w:t>
      </w:r>
      <w:r w:rsidRPr="006B2146">
        <w:t>gNB measurements</w:t>
      </w:r>
      <w:r>
        <w:t xml:space="preserve"> </w:t>
      </w:r>
      <w:r>
        <w:rPr>
          <w:rFonts w:eastAsiaTheme="minorEastAsia"/>
          <w:lang w:eastAsia="zh-CN"/>
        </w:rPr>
        <w:t>for N</w:t>
      </w:r>
      <w:r w:rsidRPr="008C3404">
        <w:rPr>
          <w:rFonts w:eastAsia="宋体"/>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w:t>
      </w:r>
      <w:r w:rsidR="00F84B7A">
        <w:rPr>
          <w:rFonts w:eastAsiaTheme="minorEastAsia"/>
          <w:lang w:eastAsia="zh-CN"/>
        </w:rPr>
        <w:t xml:space="preserve">8bis </w:t>
      </w:r>
      <w:r w:rsidR="004E3474">
        <w:rPr>
          <w:rFonts w:eastAsiaTheme="minorEastAsia"/>
          <w:lang w:eastAsia="zh-CN"/>
        </w:rPr>
        <w:t>[1]</w:t>
      </w:r>
      <w:r>
        <w:rPr>
          <w:rFonts w:eastAsiaTheme="minorEastAsia"/>
          <w:lang w:eastAsia="zh-CN"/>
        </w:rPr>
        <w:t>:</w:t>
      </w:r>
    </w:p>
    <w:tbl>
      <w:tblPr>
        <w:tblStyle w:val="af4"/>
        <w:tblW w:w="0" w:type="auto"/>
        <w:tblLook w:val="04A0" w:firstRow="1" w:lastRow="0" w:firstColumn="1" w:lastColumn="0" w:noHBand="0" w:noVBand="1"/>
      </w:tblPr>
      <w:tblGrid>
        <w:gridCol w:w="9855"/>
      </w:tblGrid>
      <w:tr w:rsidR="00157896" w:rsidRPr="00DC5527" w:rsidTr="00157896">
        <w:tc>
          <w:tcPr>
            <w:tcW w:w="9855" w:type="dxa"/>
          </w:tcPr>
          <w:p w:rsidR="00DC5527" w:rsidRPr="00DC5527" w:rsidRDefault="00DC5527" w:rsidP="00DC5527">
            <w:pPr>
              <w:rPr>
                <w:sz w:val="16"/>
                <w:szCs w:val="16"/>
                <w:u w:val="single"/>
                <w:lang w:eastAsia="x-none"/>
              </w:rPr>
            </w:pPr>
            <w:r w:rsidRPr="00DC5527">
              <w:rPr>
                <w:sz w:val="16"/>
                <w:szCs w:val="16"/>
                <w:u w:val="single"/>
                <w:lang w:eastAsia="x-none"/>
              </w:rPr>
              <w:t>Conclusion:</w:t>
            </w:r>
          </w:p>
          <w:p w:rsidR="00DC5527" w:rsidRPr="00DC5527" w:rsidRDefault="00DC5527" w:rsidP="00DC5527">
            <w:pPr>
              <w:rPr>
                <w:sz w:val="16"/>
                <w:szCs w:val="16"/>
                <w:lang w:eastAsia="x-none"/>
              </w:rPr>
            </w:pPr>
            <w:r w:rsidRPr="00DC5527">
              <w:rPr>
                <w:sz w:val="16"/>
                <w:szCs w:val="16"/>
                <w:lang w:eastAsia="x-none"/>
              </w:rPr>
              <w:t>RSTD measured between an E-UTRA cell and an NR cell is not supported in Rel-16</w:t>
            </w:r>
          </w:p>
          <w:p w:rsidR="00DC5527" w:rsidRPr="00DC5527" w:rsidRDefault="00DC5527" w:rsidP="00DC5527">
            <w:pPr>
              <w:rPr>
                <w:sz w:val="16"/>
                <w:szCs w:val="16"/>
                <w:lang w:eastAsia="x-none"/>
              </w:rPr>
            </w:pPr>
            <w:r w:rsidRPr="00DC5527">
              <w:rPr>
                <w:sz w:val="16"/>
                <w:szCs w:val="16"/>
                <w:highlight w:val="darkYellow"/>
                <w:lang w:eastAsia="x-none"/>
              </w:rPr>
              <w:t>Working assumption:</w:t>
            </w:r>
          </w:p>
          <w:p w:rsidR="00DC5527" w:rsidRPr="00DC5527" w:rsidRDefault="00DC5527" w:rsidP="00DC5527">
            <w:pPr>
              <w:rPr>
                <w:sz w:val="16"/>
                <w:szCs w:val="16"/>
                <w:lang w:eastAsia="x-none"/>
              </w:rPr>
            </w:pPr>
            <w:r w:rsidRPr="00DC5527">
              <w:rPr>
                <w:sz w:val="16"/>
                <w:szCs w:val="16"/>
                <w:lang w:eastAsia="x-none"/>
              </w:rPr>
              <w:t>A UE can be configured to report multiple Rx–</w:t>
            </w:r>
            <w:proofErr w:type="spellStart"/>
            <w:r w:rsidRPr="00DC5527">
              <w:rPr>
                <w:sz w:val="16"/>
                <w:szCs w:val="16"/>
                <w:lang w:eastAsia="x-none"/>
              </w:rPr>
              <w:t>Tx</w:t>
            </w:r>
            <w:proofErr w:type="spellEnd"/>
            <w:r w:rsidRPr="00DC5527">
              <w:rPr>
                <w:sz w:val="16"/>
                <w:szCs w:val="16"/>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DC5527" w:rsidRPr="00DC5527" w:rsidRDefault="00DC5527" w:rsidP="008A1BB7">
            <w:pPr>
              <w:numPr>
                <w:ilvl w:val="0"/>
                <w:numId w:val="52"/>
              </w:numPr>
              <w:spacing w:after="0"/>
              <w:rPr>
                <w:sz w:val="16"/>
                <w:szCs w:val="16"/>
                <w:lang w:eastAsia="x-none"/>
              </w:rPr>
            </w:pPr>
            <w:r w:rsidRPr="00DC5527">
              <w:rPr>
                <w:sz w:val="16"/>
                <w:szCs w:val="16"/>
                <w:lang w:eastAsia="x-none"/>
              </w:rPr>
              <w:t>FFS: Reporting of SRS for positioning resource/resource set ID corresponding to a UE Rx-</w:t>
            </w:r>
            <w:proofErr w:type="spellStart"/>
            <w:r w:rsidRPr="00DC5527">
              <w:rPr>
                <w:sz w:val="16"/>
                <w:szCs w:val="16"/>
                <w:lang w:eastAsia="x-none"/>
              </w:rPr>
              <w:t>Tx</w:t>
            </w:r>
            <w:proofErr w:type="spellEnd"/>
            <w:r w:rsidRPr="00DC5527">
              <w:rPr>
                <w:sz w:val="16"/>
                <w:szCs w:val="16"/>
                <w:lang w:eastAsia="x-none"/>
              </w:rPr>
              <w:t xml:space="preserve"> time difference measurement</w:t>
            </w:r>
          </w:p>
          <w:p w:rsidR="00DC5527" w:rsidRPr="00DC5527" w:rsidRDefault="00DC5527" w:rsidP="008A1BB7">
            <w:pPr>
              <w:numPr>
                <w:ilvl w:val="0"/>
                <w:numId w:val="52"/>
              </w:numPr>
              <w:spacing w:after="0"/>
              <w:rPr>
                <w:sz w:val="16"/>
                <w:szCs w:val="16"/>
                <w:lang w:eastAsia="x-none"/>
              </w:rPr>
            </w:pPr>
            <w:r w:rsidRPr="00DC5527">
              <w:rPr>
                <w:sz w:val="16"/>
                <w:szCs w:val="16"/>
                <w:lang w:eastAsia="x-none"/>
              </w:rPr>
              <w:t xml:space="preserve">Note: This agreement does not introduce any new </w:t>
            </w:r>
            <w:proofErr w:type="spellStart"/>
            <w:r w:rsidRPr="00DC5527">
              <w:rPr>
                <w:sz w:val="16"/>
                <w:szCs w:val="16"/>
                <w:lang w:eastAsia="x-none"/>
              </w:rPr>
              <w:t>behavior</w:t>
            </w:r>
            <w:proofErr w:type="spellEnd"/>
            <w:r w:rsidRPr="00DC5527">
              <w:rPr>
                <w:sz w:val="16"/>
                <w:szCs w:val="16"/>
                <w:lang w:eastAsia="x-none"/>
              </w:rPr>
              <w:t xml:space="preserve"> for the transmission of SRS for positioning.</w:t>
            </w:r>
          </w:p>
          <w:p w:rsidR="00DC5527" w:rsidRPr="00DC5527" w:rsidRDefault="00DC5527" w:rsidP="00DC5527">
            <w:pPr>
              <w:rPr>
                <w:sz w:val="16"/>
                <w:szCs w:val="16"/>
                <w:lang w:eastAsia="x-none"/>
              </w:rPr>
            </w:pPr>
          </w:p>
          <w:p w:rsidR="00DC5527" w:rsidRPr="00DC5527" w:rsidRDefault="00DC5527" w:rsidP="00DC5527">
            <w:pPr>
              <w:rPr>
                <w:sz w:val="16"/>
                <w:szCs w:val="16"/>
                <w:u w:val="single"/>
                <w:lang w:eastAsia="x-none"/>
              </w:rPr>
            </w:pPr>
            <w:r w:rsidRPr="00DC5527">
              <w:rPr>
                <w:sz w:val="16"/>
                <w:szCs w:val="16"/>
                <w:u w:val="single"/>
                <w:lang w:eastAsia="x-none"/>
              </w:rPr>
              <w:t>Conclusion:</w:t>
            </w:r>
          </w:p>
          <w:p w:rsidR="00DC5527" w:rsidRPr="00DC5527" w:rsidRDefault="00DC5527" w:rsidP="00DC5527">
            <w:pPr>
              <w:rPr>
                <w:sz w:val="16"/>
                <w:szCs w:val="16"/>
                <w:lang w:eastAsia="x-none"/>
              </w:rPr>
            </w:pPr>
            <w:r w:rsidRPr="00DC5527">
              <w:rPr>
                <w:sz w:val="16"/>
                <w:szCs w:val="16"/>
                <w:lang w:eastAsia="x-none"/>
              </w:rPr>
              <w:t>UE may select a subset of the DL PRS Resource/Resource sets configured by the network to perform and report requested measurements.</w:t>
            </w:r>
          </w:p>
          <w:p w:rsidR="00DC5527" w:rsidRPr="00DC5527" w:rsidRDefault="00DC5527" w:rsidP="00DC5527">
            <w:pPr>
              <w:rPr>
                <w:sz w:val="16"/>
                <w:szCs w:val="16"/>
                <w:lang w:eastAsia="x-none"/>
              </w:rPr>
            </w:pPr>
            <w:r w:rsidRPr="00DC5527">
              <w:rPr>
                <w:sz w:val="16"/>
                <w:szCs w:val="16"/>
                <w:highlight w:val="green"/>
                <w:lang w:eastAsia="x-none"/>
              </w:rPr>
              <w:t>Agreement:</w:t>
            </w:r>
          </w:p>
          <w:p w:rsidR="00DC5527" w:rsidRPr="00DC5527" w:rsidRDefault="00DC5527" w:rsidP="00DC5527">
            <w:pPr>
              <w:rPr>
                <w:sz w:val="16"/>
                <w:szCs w:val="16"/>
                <w:lang w:eastAsia="x-none"/>
              </w:rPr>
            </w:pPr>
            <w:r w:rsidRPr="00DC5527">
              <w:rPr>
                <w:sz w:val="16"/>
                <w:szCs w:val="16"/>
                <w:lang w:eastAsia="x-none"/>
              </w:rPr>
              <w:t>Support the same set of resolutions for the quality metrics of all UE/gNB timing measurements (DL PRS RSTD, UE Rx-</w:t>
            </w:r>
            <w:proofErr w:type="spellStart"/>
            <w:r w:rsidRPr="00DC5527">
              <w:rPr>
                <w:sz w:val="16"/>
                <w:szCs w:val="16"/>
                <w:lang w:eastAsia="x-none"/>
              </w:rPr>
              <w:t>Tx</w:t>
            </w:r>
            <w:proofErr w:type="spellEnd"/>
            <w:r w:rsidRPr="00DC5527">
              <w:rPr>
                <w:sz w:val="16"/>
                <w:szCs w:val="16"/>
                <w:lang w:eastAsia="x-none"/>
              </w:rPr>
              <w:t xml:space="preserve"> time difference, UL RTOA, and </w:t>
            </w:r>
            <w:proofErr w:type="spellStart"/>
            <w:r w:rsidRPr="00DC5527">
              <w:rPr>
                <w:sz w:val="16"/>
                <w:szCs w:val="16"/>
                <w:lang w:eastAsia="x-none"/>
              </w:rPr>
              <w:t>gNB</w:t>
            </w:r>
            <w:proofErr w:type="spellEnd"/>
            <w:r w:rsidRPr="00DC5527">
              <w:rPr>
                <w:sz w:val="16"/>
                <w:szCs w:val="16"/>
                <w:lang w:eastAsia="x-none"/>
              </w:rPr>
              <w:t xml:space="preserve"> Rx-</w:t>
            </w:r>
            <w:proofErr w:type="spellStart"/>
            <w:r w:rsidRPr="00DC5527">
              <w:rPr>
                <w:sz w:val="16"/>
                <w:szCs w:val="16"/>
                <w:lang w:eastAsia="x-none"/>
              </w:rPr>
              <w:t>Tx</w:t>
            </w:r>
            <w:proofErr w:type="spellEnd"/>
            <w:r w:rsidRPr="00DC5527">
              <w:rPr>
                <w:sz w:val="16"/>
                <w:szCs w:val="16"/>
                <w:lang w:eastAsia="x-none"/>
              </w:rPr>
              <w:t xml:space="preserve"> time difference)</w:t>
            </w:r>
          </w:p>
          <w:p w:rsidR="00DC5527" w:rsidRPr="00DC5527" w:rsidRDefault="00DC5527" w:rsidP="00DC5527">
            <w:pPr>
              <w:rPr>
                <w:sz w:val="16"/>
                <w:szCs w:val="16"/>
                <w:lang w:eastAsia="x-none"/>
              </w:rPr>
            </w:pPr>
            <w:r w:rsidRPr="00DC5527">
              <w:rPr>
                <w:sz w:val="16"/>
                <w:szCs w:val="16"/>
                <w:highlight w:val="green"/>
                <w:lang w:eastAsia="x-none"/>
              </w:rPr>
              <w:t>Agreement:</w:t>
            </w:r>
          </w:p>
          <w:p w:rsidR="00DC5527" w:rsidRPr="00DC5527" w:rsidRDefault="00DC5527" w:rsidP="00DC5527">
            <w:pPr>
              <w:rPr>
                <w:sz w:val="16"/>
                <w:szCs w:val="16"/>
                <w:lang w:eastAsia="x-none"/>
              </w:rPr>
            </w:pPr>
            <w:r w:rsidRPr="00DC5527">
              <w:rPr>
                <w:sz w:val="16"/>
                <w:szCs w:val="16"/>
                <w:lang w:eastAsia="x-none"/>
              </w:rPr>
              <w:t>The quality metrics for all UE/gNB timing measurements include at least the following fields</w:t>
            </w:r>
          </w:p>
          <w:p w:rsidR="00DC5527" w:rsidRPr="00DC5527" w:rsidRDefault="00DC5527" w:rsidP="008A1BB7">
            <w:pPr>
              <w:numPr>
                <w:ilvl w:val="0"/>
                <w:numId w:val="53"/>
              </w:numPr>
              <w:spacing w:after="0"/>
              <w:rPr>
                <w:sz w:val="16"/>
                <w:szCs w:val="16"/>
                <w:lang w:eastAsia="x-none"/>
              </w:rPr>
            </w:pPr>
            <w:r w:rsidRPr="00DC5527">
              <w:rPr>
                <w:rFonts w:hint="eastAsia"/>
                <w:sz w:val="16"/>
                <w:szCs w:val="16"/>
                <w:lang w:eastAsia="x-none"/>
              </w:rPr>
              <w:t>Value: specifies the best estimate of the uncertainty of the measurement</w:t>
            </w:r>
          </w:p>
          <w:p w:rsidR="00DC5527" w:rsidRPr="00DC5527" w:rsidRDefault="00DC5527" w:rsidP="008A1BB7">
            <w:pPr>
              <w:numPr>
                <w:ilvl w:val="0"/>
                <w:numId w:val="53"/>
              </w:numPr>
              <w:spacing w:after="0"/>
              <w:rPr>
                <w:sz w:val="16"/>
                <w:szCs w:val="16"/>
                <w:lang w:eastAsia="x-none"/>
              </w:rPr>
            </w:pPr>
            <w:r w:rsidRPr="00DC5527">
              <w:rPr>
                <w:sz w:val="16"/>
                <w:szCs w:val="16"/>
                <w:lang w:eastAsia="x-none"/>
              </w:rPr>
              <w:t>Resolution: specifies the resolution levels used in the Value field</w:t>
            </w:r>
          </w:p>
          <w:p w:rsidR="00DC5527" w:rsidRPr="00DC5527" w:rsidRDefault="00DC5527" w:rsidP="008A1BB7">
            <w:pPr>
              <w:numPr>
                <w:ilvl w:val="1"/>
                <w:numId w:val="53"/>
              </w:numPr>
              <w:spacing w:after="0"/>
              <w:rPr>
                <w:sz w:val="16"/>
                <w:szCs w:val="16"/>
                <w:lang w:eastAsia="x-none"/>
              </w:rPr>
            </w:pPr>
            <w:r w:rsidRPr="00DC5527">
              <w:rPr>
                <w:sz w:val="16"/>
                <w:szCs w:val="16"/>
                <w:lang w:eastAsia="x-none"/>
              </w:rPr>
              <w:t>FFS: non-linear steps</w:t>
            </w:r>
          </w:p>
          <w:p w:rsidR="00DC5527" w:rsidRPr="00DC5527" w:rsidRDefault="00DC5527" w:rsidP="008A1BB7">
            <w:pPr>
              <w:numPr>
                <w:ilvl w:val="1"/>
                <w:numId w:val="53"/>
              </w:numPr>
              <w:spacing w:after="0"/>
              <w:rPr>
                <w:sz w:val="16"/>
                <w:szCs w:val="16"/>
                <w:lang w:eastAsia="x-none"/>
              </w:rPr>
            </w:pPr>
            <w:r w:rsidRPr="00DC5527">
              <w:rPr>
                <w:sz w:val="16"/>
                <w:szCs w:val="16"/>
                <w:lang w:eastAsia="x-none"/>
              </w:rPr>
              <w:t>FFS: scaling factor</w:t>
            </w:r>
          </w:p>
          <w:p w:rsidR="00DC5527" w:rsidRPr="00DC5527" w:rsidRDefault="00DC5527" w:rsidP="008A1BB7">
            <w:pPr>
              <w:numPr>
                <w:ilvl w:val="0"/>
                <w:numId w:val="53"/>
              </w:numPr>
              <w:spacing w:after="0"/>
              <w:rPr>
                <w:sz w:val="16"/>
                <w:szCs w:val="16"/>
                <w:lang w:eastAsia="x-none"/>
              </w:rPr>
            </w:pPr>
            <w:r w:rsidRPr="00DC5527">
              <w:rPr>
                <w:sz w:val="16"/>
                <w:szCs w:val="16"/>
                <w:lang w:eastAsia="x-none"/>
              </w:rPr>
              <w:t xml:space="preserve">FFS: </w:t>
            </w:r>
            <w:proofErr w:type="spellStart"/>
            <w:r w:rsidRPr="00DC5527">
              <w:rPr>
                <w:sz w:val="16"/>
                <w:szCs w:val="16"/>
                <w:lang w:eastAsia="x-none"/>
              </w:rPr>
              <w:t>NumSamples</w:t>
            </w:r>
            <w:proofErr w:type="spellEnd"/>
            <w:r w:rsidRPr="00DC5527">
              <w:rPr>
                <w:sz w:val="16"/>
                <w:szCs w:val="16"/>
                <w:lang w:eastAsia="x-none"/>
              </w:rPr>
              <w:t xml:space="preserve">: specifies how many measurements used by UE/gNB to determine the </w:t>
            </w:r>
            <w:proofErr w:type="spellStart"/>
            <w:r w:rsidRPr="00DC5527">
              <w:rPr>
                <w:sz w:val="16"/>
                <w:szCs w:val="16"/>
                <w:lang w:eastAsia="x-none"/>
              </w:rPr>
              <w:t>MeasQuality</w:t>
            </w:r>
            <w:proofErr w:type="spellEnd"/>
          </w:p>
          <w:p w:rsidR="00DC5527" w:rsidRPr="00DC5527" w:rsidRDefault="00DC5527" w:rsidP="008A1BB7">
            <w:pPr>
              <w:numPr>
                <w:ilvl w:val="1"/>
                <w:numId w:val="53"/>
              </w:numPr>
              <w:spacing w:after="0"/>
              <w:rPr>
                <w:sz w:val="16"/>
                <w:szCs w:val="16"/>
                <w:lang w:eastAsia="x-none"/>
              </w:rPr>
            </w:pPr>
            <w:r w:rsidRPr="00DC5527">
              <w:rPr>
                <w:sz w:val="16"/>
                <w:szCs w:val="16"/>
                <w:lang w:eastAsia="x-none"/>
              </w:rPr>
              <w:t>FFS: whether the number of samples is controlled and configured by network</w:t>
            </w:r>
          </w:p>
          <w:p w:rsidR="00DC5527" w:rsidRPr="00DC5527" w:rsidRDefault="00DC5527" w:rsidP="00DC5527">
            <w:pPr>
              <w:rPr>
                <w:sz w:val="16"/>
                <w:szCs w:val="16"/>
                <w:lang w:eastAsia="x-none"/>
              </w:rPr>
            </w:pPr>
          </w:p>
          <w:p w:rsidR="00DC5527" w:rsidRPr="00DC5527" w:rsidRDefault="00DC5527" w:rsidP="00DC5527">
            <w:pPr>
              <w:rPr>
                <w:sz w:val="16"/>
                <w:szCs w:val="16"/>
                <w:lang w:eastAsia="x-none"/>
              </w:rPr>
            </w:pPr>
            <w:r w:rsidRPr="00DC5527">
              <w:rPr>
                <w:sz w:val="16"/>
                <w:szCs w:val="16"/>
                <w:highlight w:val="green"/>
                <w:lang w:eastAsia="x-none"/>
              </w:rPr>
              <w:t>Agreement:</w:t>
            </w:r>
          </w:p>
          <w:p w:rsidR="00DC5527" w:rsidRPr="00DC5527" w:rsidRDefault="00DC5527" w:rsidP="00DC5527">
            <w:pPr>
              <w:rPr>
                <w:sz w:val="16"/>
                <w:szCs w:val="16"/>
                <w:lang w:val="en-US" w:eastAsia="x-none"/>
              </w:rPr>
            </w:pPr>
            <w:r w:rsidRPr="00DC5527">
              <w:rPr>
                <w:sz w:val="16"/>
                <w:szCs w:val="16"/>
                <w:lang w:val="en-US" w:eastAsia="x-none"/>
              </w:rPr>
              <w:t xml:space="preserve">UE can be configured to measure DL PRS RSTD, UE </w:t>
            </w:r>
            <w:proofErr w:type="spellStart"/>
            <w:r w:rsidRPr="00DC5527">
              <w:rPr>
                <w:sz w:val="16"/>
                <w:szCs w:val="16"/>
                <w:lang w:val="en-US" w:eastAsia="x-none"/>
              </w:rPr>
              <w:t>Tx</w:t>
            </w:r>
            <w:proofErr w:type="spellEnd"/>
            <w:r w:rsidRPr="00DC5527">
              <w:rPr>
                <w:sz w:val="16"/>
                <w:szCs w:val="16"/>
                <w:lang w:val="en-US" w:eastAsia="x-none"/>
              </w:rPr>
              <w:t>-Rx time difference, and DL PRS RSRP in up to X5 total number of DL PRS resources within</w:t>
            </w:r>
          </w:p>
          <w:p w:rsidR="00DC5527" w:rsidRPr="00DC5527" w:rsidRDefault="00DC5527" w:rsidP="008A1BB7">
            <w:pPr>
              <w:numPr>
                <w:ilvl w:val="0"/>
                <w:numId w:val="55"/>
              </w:numPr>
              <w:spacing w:after="0"/>
              <w:rPr>
                <w:sz w:val="16"/>
                <w:szCs w:val="16"/>
                <w:lang w:val="en-US" w:eastAsia="x-none"/>
              </w:rPr>
            </w:pPr>
            <w:r w:rsidRPr="00DC5527">
              <w:rPr>
                <w:sz w:val="16"/>
                <w:szCs w:val="16"/>
                <w:lang w:val="en-US" w:eastAsia="x-none"/>
              </w:rPr>
              <w:t>Up to X1 positioning frequency layers</w:t>
            </w:r>
          </w:p>
          <w:p w:rsidR="00DC5527" w:rsidRPr="00DC5527" w:rsidRDefault="00DC5527" w:rsidP="008A1BB7">
            <w:pPr>
              <w:numPr>
                <w:ilvl w:val="2"/>
                <w:numId w:val="54"/>
              </w:numPr>
              <w:spacing w:after="0"/>
              <w:rPr>
                <w:sz w:val="16"/>
                <w:szCs w:val="16"/>
                <w:lang w:val="en-US" w:eastAsia="x-none"/>
              </w:rPr>
            </w:pPr>
            <w:r w:rsidRPr="00DC5527">
              <w:rPr>
                <w:sz w:val="16"/>
                <w:szCs w:val="16"/>
                <w:lang w:val="en-US" w:eastAsia="x-none"/>
              </w:rPr>
              <w:t>FFS: X1</w:t>
            </w:r>
          </w:p>
          <w:p w:rsidR="00DC5527" w:rsidRPr="00DC5527" w:rsidRDefault="00DC5527" w:rsidP="008A1BB7">
            <w:pPr>
              <w:numPr>
                <w:ilvl w:val="0"/>
                <w:numId w:val="55"/>
              </w:numPr>
              <w:spacing w:after="0"/>
              <w:rPr>
                <w:sz w:val="16"/>
                <w:szCs w:val="16"/>
                <w:lang w:val="en-US" w:eastAsia="x-none"/>
              </w:rPr>
            </w:pPr>
            <w:r w:rsidRPr="00DC5527">
              <w:rPr>
                <w:sz w:val="16"/>
                <w:szCs w:val="16"/>
                <w:lang w:val="en-US" w:eastAsia="x-none"/>
              </w:rPr>
              <w:t>Up to X2 TRPs per positioning frequency layer</w:t>
            </w:r>
          </w:p>
          <w:p w:rsidR="00DC5527" w:rsidRPr="00DC5527" w:rsidRDefault="00DC5527" w:rsidP="008A1BB7">
            <w:pPr>
              <w:numPr>
                <w:ilvl w:val="1"/>
                <w:numId w:val="55"/>
              </w:numPr>
              <w:spacing w:after="0"/>
              <w:rPr>
                <w:sz w:val="16"/>
                <w:szCs w:val="16"/>
                <w:lang w:val="en-US" w:eastAsia="x-none"/>
              </w:rPr>
            </w:pPr>
            <w:r w:rsidRPr="00DC5527">
              <w:rPr>
                <w:sz w:val="16"/>
                <w:szCs w:val="16"/>
                <w:lang w:val="en-US" w:eastAsia="x-none"/>
              </w:rPr>
              <w:t>FFS: X2</w:t>
            </w:r>
          </w:p>
          <w:p w:rsidR="00DC5527" w:rsidRPr="00DC5527" w:rsidRDefault="00DC5527" w:rsidP="008A1BB7">
            <w:pPr>
              <w:numPr>
                <w:ilvl w:val="0"/>
                <w:numId w:val="55"/>
              </w:numPr>
              <w:spacing w:after="0"/>
              <w:rPr>
                <w:sz w:val="16"/>
                <w:szCs w:val="16"/>
                <w:lang w:val="en-US" w:eastAsia="x-none"/>
              </w:rPr>
            </w:pPr>
            <w:r w:rsidRPr="00DC5527">
              <w:rPr>
                <w:sz w:val="16"/>
                <w:szCs w:val="16"/>
                <w:lang w:val="en-US" w:eastAsia="x-none"/>
              </w:rPr>
              <w:t>Up to X3 DL PRS resource sets per TRP</w:t>
            </w:r>
          </w:p>
          <w:p w:rsidR="00DC5527" w:rsidRPr="00DC5527" w:rsidRDefault="00DC5527" w:rsidP="008A1BB7">
            <w:pPr>
              <w:numPr>
                <w:ilvl w:val="1"/>
                <w:numId w:val="55"/>
              </w:numPr>
              <w:spacing w:after="0"/>
              <w:rPr>
                <w:sz w:val="16"/>
                <w:szCs w:val="16"/>
                <w:lang w:val="en-US" w:eastAsia="x-none"/>
              </w:rPr>
            </w:pPr>
            <w:r w:rsidRPr="00DC5527">
              <w:rPr>
                <w:sz w:val="16"/>
                <w:szCs w:val="16"/>
                <w:lang w:val="en-US" w:eastAsia="x-none"/>
              </w:rPr>
              <w:t>FFS: X3</w:t>
            </w:r>
          </w:p>
          <w:p w:rsidR="00DC5527" w:rsidRPr="00DC5527" w:rsidRDefault="00DC5527" w:rsidP="008A1BB7">
            <w:pPr>
              <w:numPr>
                <w:ilvl w:val="0"/>
                <w:numId w:val="55"/>
              </w:numPr>
              <w:spacing w:after="0"/>
              <w:rPr>
                <w:sz w:val="16"/>
                <w:szCs w:val="16"/>
                <w:lang w:val="en-US" w:eastAsia="x-none"/>
              </w:rPr>
            </w:pPr>
            <w:r w:rsidRPr="00DC5527">
              <w:rPr>
                <w:sz w:val="16"/>
                <w:szCs w:val="16"/>
                <w:lang w:val="en-US" w:eastAsia="x-none"/>
              </w:rPr>
              <w:t>Up to X4 DL PRS resources per PRS resource set</w:t>
            </w:r>
          </w:p>
          <w:p w:rsidR="00DC5527" w:rsidRPr="00DC5527" w:rsidRDefault="00DC5527" w:rsidP="008A1BB7">
            <w:pPr>
              <w:numPr>
                <w:ilvl w:val="1"/>
                <w:numId w:val="55"/>
              </w:numPr>
              <w:spacing w:after="0"/>
              <w:rPr>
                <w:sz w:val="16"/>
                <w:szCs w:val="16"/>
                <w:lang w:val="en-US" w:eastAsia="x-none"/>
              </w:rPr>
            </w:pPr>
            <w:r w:rsidRPr="00DC5527">
              <w:rPr>
                <w:sz w:val="16"/>
                <w:szCs w:val="16"/>
                <w:lang w:val="en-US" w:eastAsia="x-none"/>
              </w:rPr>
              <w:t>FFS: X4</w:t>
            </w:r>
          </w:p>
          <w:p w:rsidR="00DC5527" w:rsidRPr="00DC5527" w:rsidRDefault="00DC5527" w:rsidP="008A1BB7">
            <w:pPr>
              <w:numPr>
                <w:ilvl w:val="0"/>
                <w:numId w:val="55"/>
              </w:numPr>
              <w:spacing w:after="0"/>
              <w:rPr>
                <w:sz w:val="16"/>
                <w:szCs w:val="16"/>
                <w:lang w:val="en-US" w:eastAsia="x-none"/>
              </w:rPr>
            </w:pPr>
            <w:r w:rsidRPr="00DC5527">
              <w:rPr>
                <w:sz w:val="16"/>
                <w:szCs w:val="16"/>
                <w:lang w:val="en-US" w:eastAsia="x-none"/>
              </w:rPr>
              <w:t>FFS: X5</w:t>
            </w:r>
          </w:p>
          <w:p w:rsidR="00DC5527" w:rsidRPr="00DC5527" w:rsidRDefault="00DC5527" w:rsidP="00DC5527">
            <w:pPr>
              <w:rPr>
                <w:sz w:val="16"/>
                <w:szCs w:val="16"/>
                <w:lang w:eastAsia="x-none"/>
              </w:rPr>
            </w:pPr>
          </w:p>
          <w:p w:rsidR="00DC5527" w:rsidRPr="00DC5527" w:rsidRDefault="00DC5527" w:rsidP="00DC5527">
            <w:pPr>
              <w:rPr>
                <w:sz w:val="16"/>
                <w:szCs w:val="16"/>
                <w:lang w:eastAsia="x-none"/>
              </w:rPr>
            </w:pPr>
            <w:r w:rsidRPr="00DC5527">
              <w:rPr>
                <w:sz w:val="16"/>
                <w:szCs w:val="16"/>
                <w:highlight w:val="green"/>
                <w:lang w:eastAsia="x-none"/>
              </w:rPr>
              <w:t>Agreement:</w:t>
            </w:r>
          </w:p>
          <w:p w:rsidR="00DC5527" w:rsidRPr="00DC5527" w:rsidRDefault="00DC5527" w:rsidP="008A1BB7">
            <w:pPr>
              <w:numPr>
                <w:ilvl w:val="0"/>
                <w:numId w:val="56"/>
              </w:numPr>
              <w:spacing w:after="0"/>
              <w:rPr>
                <w:sz w:val="16"/>
                <w:szCs w:val="16"/>
                <w:lang w:eastAsia="x-none"/>
              </w:rPr>
            </w:pPr>
            <w:r w:rsidRPr="00DC5527">
              <w:rPr>
                <w:sz w:val="16"/>
                <w:szCs w:val="16"/>
              </w:rPr>
              <w:t xml:space="preserve">UE can be configured to </w:t>
            </w:r>
            <w:r w:rsidRPr="00DC5527">
              <w:rPr>
                <w:sz w:val="16"/>
                <w:szCs w:val="16"/>
                <w:lang w:eastAsia="x-none"/>
              </w:rPr>
              <w:t>transmit up to Y1 SRS resources for positioning per SRS resource Set</w:t>
            </w:r>
          </w:p>
          <w:p w:rsidR="00DC5527" w:rsidRPr="00DC5527" w:rsidRDefault="00DC5527" w:rsidP="008A1BB7">
            <w:pPr>
              <w:numPr>
                <w:ilvl w:val="0"/>
                <w:numId w:val="56"/>
              </w:numPr>
              <w:spacing w:after="0"/>
              <w:rPr>
                <w:sz w:val="16"/>
                <w:szCs w:val="16"/>
              </w:rPr>
            </w:pPr>
            <w:r w:rsidRPr="00DC5527">
              <w:rPr>
                <w:sz w:val="16"/>
                <w:szCs w:val="16"/>
              </w:rPr>
              <w:t>UE can be configured to transmit up to Y2 SRS resources for positioning across all SRS resource Sets</w:t>
            </w:r>
          </w:p>
          <w:p w:rsidR="00DC5527" w:rsidRPr="00DC5527" w:rsidRDefault="00DC5527" w:rsidP="008A1BB7">
            <w:pPr>
              <w:numPr>
                <w:ilvl w:val="0"/>
                <w:numId w:val="56"/>
              </w:numPr>
              <w:spacing w:after="0"/>
              <w:rPr>
                <w:sz w:val="16"/>
                <w:szCs w:val="16"/>
              </w:rPr>
            </w:pPr>
            <w:r w:rsidRPr="00DC5527">
              <w:rPr>
                <w:sz w:val="16"/>
                <w:szCs w:val="16"/>
              </w:rPr>
              <w:t>UE can be configured to transmit up to total Y3 SRS Resource Sets for positioning</w:t>
            </w:r>
          </w:p>
          <w:p w:rsidR="00DC5527" w:rsidRPr="00DC5527" w:rsidRDefault="00DC5527" w:rsidP="008A1BB7">
            <w:pPr>
              <w:numPr>
                <w:ilvl w:val="0"/>
                <w:numId w:val="56"/>
              </w:numPr>
              <w:spacing w:after="0"/>
              <w:rPr>
                <w:sz w:val="16"/>
                <w:szCs w:val="16"/>
              </w:rPr>
            </w:pPr>
            <w:r w:rsidRPr="00DC5527">
              <w:rPr>
                <w:sz w:val="16"/>
                <w:szCs w:val="16"/>
              </w:rPr>
              <w:t>FFS: Y1, Y2, Y3</w:t>
            </w:r>
          </w:p>
          <w:p w:rsidR="00DC5527" w:rsidRPr="00DC5527" w:rsidRDefault="00DC5527" w:rsidP="008A1BB7">
            <w:pPr>
              <w:numPr>
                <w:ilvl w:val="0"/>
                <w:numId w:val="56"/>
              </w:numPr>
              <w:spacing w:after="0"/>
              <w:rPr>
                <w:sz w:val="16"/>
                <w:szCs w:val="16"/>
              </w:rPr>
            </w:pPr>
            <w:r w:rsidRPr="00DC5527">
              <w:rPr>
                <w:sz w:val="16"/>
                <w:szCs w:val="16"/>
              </w:rPr>
              <w:lastRenderedPageBreak/>
              <w:t xml:space="preserve">FFS: whether Y1 and/or Y2 and/or Y3 are per BWP or all BWPs </w:t>
            </w:r>
          </w:p>
          <w:p w:rsidR="00DC5527" w:rsidRPr="00DC5527" w:rsidRDefault="00DC5527" w:rsidP="00DC5527">
            <w:pPr>
              <w:rPr>
                <w:sz w:val="16"/>
                <w:szCs w:val="16"/>
                <w:lang w:eastAsia="x-none"/>
              </w:rPr>
            </w:pPr>
          </w:p>
          <w:p w:rsidR="00DC5527" w:rsidRPr="00DC5527" w:rsidRDefault="00DC5527" w:rsidP="00DC5527">
            <w:pPr>
              <w:rPr>
                <w:sz w:val="16"/>
                <w:szCs w:val="16"/>
                <w:lang w:eastAsia="x-none"/>
              </w:rPr>
            </w:pPr>
            <w:r w:rsidRPr="00DC5527">
              <w:rPr>
                <w:sz w:val="16"/>
                <w:szCs w:val="16"/>
                <w:highlight w:val="green"/>
                <w:lang w:eastAsia="x-none"/>
              </w:rPr>
              <w:t>Agreement:</w:t>
            </w:r>
          </w:p>
          <w:p w:rsidR="00DC5527" w:rsidRPr="00DC5527" w:rsidRDefault="00DC5527" w:rsidP="00DC5527">
            <w:pPr>
              <w:pStyle w:val="afb"/>
              <w:ind w:left="0"/>
              <w:rPr>
                <w:sz w:val="16"/>
                <w:szCs w:val="16"/>
              </w:rPr>
            </w:pPr>
            <w:r w:rsidRPr="00DC5527">
              <w:rPr>
                <w:sz w:val="16"/>
                <w:szCs w:val="16"/>
              </w:rPr>
              <w:t>A limit on the maximum number of DL PRS resources configured to the UE for all TRPs within a measurement window is defined.</w:t>
            </w:r>
          </w:p>
          <w:p w:rsidR="00DC5527" w:rsidRPr="00DC5527" w:rsidRDefault="00DC5527" w:rsidP="008A1BB7">
            <w:pPr>
              <w:pStyle w:val="afb"/>
              <w:numPr>
                <w:ilvl w:val="1"/>
                <w:numId w:val="54"/>
              </w:numPr>
              <w:rPr>
                <w:sz w:val="16"/>
                <w:szCs w:val="16"/>
              </w:rPr>
            </w:pPr>
            <w:r w:rsidRPr="00DC5527">
              <w:rPr>
                <w:sz w:val="16"/>
                <w:szCs w:val="16"/>
              </w:rPr>
              <w:t xml:space="preserve">This limit can be </w:t>
            </w:r>
            <w:proofErr w:type="spellStart"/>
            <w:r w:rsidRPr="00DC5527">
              <w:rPr>
                <w:sz w:val="16"/>
                <w:szCs w:val="16"/>
              </w:rPr>
              <w:t>signalled</w:t>
            </w:r>
            <w:proofErr w:type="spellEnd"/>
            <w:r w:rsidRPr="00DC5527">
              <w:rPr>
                <w:sz w:val="16"/>
                <w:szCs w:val="16"/>
              </w:rPr>
              <w:t xml:space="preserve"> as a UE capability.</w:t>
            </w:r>
          </w:p>
          <w:p w:rsidR="00DC5527" w:rsidRPr="00DC5527" w:rsidRDefault="00DC5527" w:rsidP="008A1BB7">
            <w:pPr>
              <w:pStyle w:val="afb"/>
              <w:numPr>
                <w:ilvl w:val="1"/>
                <w:numId w:val="54"/>
              </w:numPr>
              <w:rPr>
                <w:sz w:val="16"/>
                <w:szCs w:val="16"/>
              </w:rPr>
            </w:pPr>
            <w:r w:rsidRPr="00DC5527">
              <w:rPr>
                <w:sz w:val="16"/>
                <w:szCs w:val="16"/>
              </w:rPr>
              <w:t>FFS: the relationship of maximum numbers of DL PRS resources with the following factors</w:t>
            </w:r>
          </w:p>
          <w:p w:rsidR="00DC5527" w:rsidRPr="00DC5527" w:rsidRDefault="00DC5527" w:rsidP="008A1BB7">
            <w:pPr>
              <w:pStyle w:val="afb"/>
              <w:numPr>
                <w:ilvl w:val="2"/>
                <w:numId w:val="54"/>
              </w:numPr>
              <w:rPr>
                <w:sz w:val="16"/>
                <w:szCs w:val="16"/>
              </w:rPr>
            </w:pPr>
            <w:r w:rsidRPr="00DC5527">
              <w:rPr>
                <w:sz w:val="16"/>
                <w:szCs w:val="16"/>
              </w:rPr>
              <w:t>the type of the measurement window, e.g., sliding window</w:t>
            </w:r>
          </w:p>
          <w:p w:rsidR="00DC5527" w:rsidRPr="00DC5527" w:rsidRDefault="00DC5527" w:rsidP="008A1BB7">
            <w:pPr>
              <w:pStyle w:val="afb"/>
              <w:numPr>
                <w:ilvl w:val="2"/>
                <w:numId w:val="54"/>
              </w:numPr>
              <w:rPr>
                <w:sz w:val="16"/>
                <w:szCs w:val="16"/>
              </w:rPr>
            </w:pPr>
            <w:r w:rsidRPr="00DC5527">
              <w:rPr>
                <w:sz w:val="16"/>
                <w:szCs w:val="16"/>
              </w:rPr>
              <w:t>the maximum number of DL PRS OFDM symbols</w:t>
            </w:r>
          </w:p>
          <w:p w:rsidR="00DC5527" w:rsidRPr="00DC5527" w:rsidRDefault="00DC5527" w:rsidP="008A1BB7">
            <w:pPr>
              <w:pStyle w:val="afb"/>
              <w:numPr>
                <w:ilvl w:val="2"/>
                <w:numId w:val="54"/>
              </w:numPr>
              <w:rPr>
                <w:sz w:val="16"/>
                <w:szCs w:val="16"/>
              </w:rPr>
            </w:pPr>
            <w:r w:rsidRPr="00DC5527">
              <w:rPr>
                <w:sz w:val="16"/>
                <w:szCs w:val="16"/>
              </w:rPr>
              <w:t xml:space="preserve">the maximum </w:t>
            </w:r>
            <w:proofErr w:type="spellStart"/>
            <w:r w:rsidRPr="00DC5527">
              <w:rPr>
                <w:sz w:val="16"/>
                <w:szCs w:val="16"/>
              </w:rPr>
              <w:t>measurment</w:t>
            </w:r>
            <w:proofErr w:type="spellEnd"/>
            <w:r w:rsidRPr="00DC5527">
              <w:rPr>
                <w:sz w:val="16"/>
                <w:szCs w:val="16"/>
              </w:rPr>
              <w:t xml:space="preserve"> bandwidths</w:t>
            </w:r>
          </w:p>
          <w:p w:rsidR="00DC5527" w:rsidRPr="00DC5527" w:rsidRDefault="00DC5527" w:rsidP="00DC5527">
            <w:pPr>
              <w:rPr>
                <w:sz w:val="16"/>
                <w:szCs w:val="16"/>
                <w:lang w:eastAsia="x-none"/>
              </w:rPr>
            </w:pPr>
          </w:p>
          <w:p w:rsidR="00DC5527" w:rsidRPr="00DC5527" w:rsidRDefault="00DC5527" w:rsidP="00DC5527">
            <w:pPr>
              <w:rPr>
                <w:sz w:val="16"/>
                <w:szCs w:val="16"/>
                <w:lang w:eastAsia="x-none"/>
              </w:rPr>
            </w:pPr>
            <w:r w:rsidRPr="00DC5527">
              <w:rPr>
                <w:sz w:val="16"/>
                <w:szCs w:val="16"/>
                <w:highlight w:val="green"/>
                <w:lang w:eastAsia="x-none"/>
              </w:rPr>
              <w:t>Agreement:</w:t>
            </w:r>
          </w:p>
          <w:p w:rsidR="00DC5527" w:rsidRPr="00DC5527" w:rsidRDefault="00DC5527" w:rsidP="00DC5527">
            <w:pPr>
              <w:rPr>
                <w:rFonts w:eastAsia="Times New Roman"/>
                <w:sz w:val="16"/>
                <w:szCs w:val="16"/>
                <w:lang w:eastAsia="zh-CN"/>
              </w:rPr>
            </w:pPr>
            <w:r w:rsidRPr="00DC5527">
              <w:rPr>
                <w:sz w:val="16"/>
                <w:szCs w:val="16"/>
              </w:rPr>
              <w:t xml:space="preserve">UE can be configured to measure and </w:t>
            </w:r>
            <w:r w:rsidRPr="00DC5527">
              <w:rPr>
                <w:sz w:val="16"/>
                <w:szCs w:val="16"/>
                <w:lang w:eastAsia="x-none"/>
              </w:rPr>
              <w:t xml:space="preserve">report up to [M] </w:t>
            </w:r>
            <w:r w:rsidRPr="00DC5527">
              <w:rPr>
                <w:sz w:val="16"/>
                <w:szCs w:val="16"/>
              </w:rPr>
              <w:t xml:space="preserve">DL PRS RSTD measurements with each measurement between a different pair of </w:t>
            </w:r>
            <w:r w:rsidRPr="00DC5527">
              <w:rPr>
                <w:rFonts w:eastAsia="Times New Roman"/>
                <w:sz w:val="16"/>
                <w:szCs w:val="16"/>
                <w:lang w:eastAsia="zh-CN"/>
              </w:rPr>
              <w:t>DL PRS resources or DL PRS resource sets, and the M measurements being performed on the same pair of TRPs subject to UE capability</w:t>
            </w:r>
          </w:p>
          <w:p w:rsidR="00DC5527" w:rsidRPr="00DC5527" w:rsidRDefault="00DC5527" w:rsidP="008A1BB7">
            <w:pPr>
              <w:numPr>
                <w:ilvl w:val="0"/>
                <w:numId w:val="57"/>
              </w:numPr>
              <w:spacing w:after="0"/>
              <w:rPr>
                <w:sz w:val="16"/>
                <w:szCs w:val="16"/>
                <w:lang w:eastAsia="x-none"/>
              </w:rPr>
            </w:pPr>
            <w:r w:rsidRPr="00DC5527">
              <w:rPr>
                <w:sz w:val="16"/>
                <w:szCs w:val="16"/>
                <w:lang w:eastAsia="x-none"/>
              </w:rPr>
              <w:t>All the RSTD measurements in a single report should have a single reference timing</w:t>
            </w:r>
          </w:p>
          <w:p w:rsidR="00DC5527" w:rsidRPr="00DC5527" w:rsidRDefault="00DC5527" w:rsidP="008A1BB7">
            <w:pPr>
              <w:numPr>
                <w:ilvl w:val="0"/>
                <w:numId w:val="57"/>
              </w:numPr>
              <w:spacing w:after="0"/>
              <w:rPr>
                <w:sz w:val="16"/>
                <w:szCs w:val="16"/>
                <w:lang w:eastAsia="x-none"/>
              </w:rPr>
            </w:pPr>
            <w:r w:rsidRPr="00DC5527">
              <w:rPr>
                <w:sz w:val="16"/>
                <w:szCs w:val="16"/>
                <w:lang w:eastAsia="x-none"/>
              </w:rPr>
              <w:t>Note: Each RSTD measurement is between DL PRS Resources corresponding to different TRP IDs.</w:t>
            </w:r>
          </w:p>
          <w:p w:rsidR="00DC5527" w:rsidRPr="00DC5527" w:rsidRDefault="00DC5527" w:rsidP="008A1BB7">
            <w:pPr>
              <w:numPr>
                <w:ilvl w:val="0"/>
                <w:numId w:val="57"/>
              </w:numPr>
              <w:spacing w:after="0"/>
              <w:rPr>
                <w:sz w:val="16"/>
                <w:szCs w:val="16"/>
                <w:lang w:eastAsia="x-none"/>
              </w:rPr>
            </w:pPr>
            <w:r w:rsidRPr="00DC5527">
              <w:rPr>
                <w:sz w:val="16"/>
                <w:szCs w:val="16"/>
                <w:lang w:eastAsia="x-none"/>
              </w:rPr>
              <w:t>M=[3]</w:t>
            </w:r>
          </w:p>
          <w:p w:rsidR="00DC5527" w:rsidRPr="00DC5527" w:rsidRDefault="00DC5527" w:rsidP="00DC5527">
            <w:pPr>
              <w:rPr>
                <w:sz w:val="16"/>
                <w:szCs w:val="16"/>
                <w:lang w:eastAsia="x-none"/>
              </w:rPr>
            </w:pPr>
          </w:p>
          <w:p w:rsidR="00DC5527" w:rsidRPr="00DC5527" w:rsidRDefault="00DC5527" w:rsidP="00DC5527">
            <w:pPr>
              <w:rPr>
                <w:sz w:val="16"/>
                <w:szCs w:val="16"/>
                <w:lang w:eastAsia="x-none"/>
              </w:rPr>
            </w:pPr>
            <w:r w:rsidRPr="00DC5527">
              <w:rPr>
                <w:sz w:val="16"/>
                <w:szCs w:val="16"/>
                <w:highlight w:val="green"/>
                <w:lang w:eastAsia="x-none"/>
              </w:rPr>
              <w:t>Agreement:</w:t>
            </w:r>
          </w:p>
          <w:p w:rsidR="00DC5527" w:rsidRPr="00DC5527" w:rsidRDefault="00DC5527" w:rsidP="00DC5527">
            <w:pPr>
              <w:pStyle w:val="afb"/>
              <w:ind w:left="0"/>
              <w:rPr>
                <w:sz w:val="16"/>
                <w:szCs w:val="16"/>
              </w:rPr>
            </w:pPr>
            <w:r w:rsidRPr="00DC5527">
              <w:rPr>
                <w:sz w:val="16"/>
                <w:szCs w:val="16"/>
              </w:rPr>
              <w:t xml:space="preserve">UE can be configured to measure and report up to N (&gt; 1) DL PRS </w:t>
            </w:r>
            <w:r w:rsidRPr="00DC5527">
              <w:rPr>
                <w:sz w:val="16"/>
                <w:szCs w:val="16"/>
                <w:lang w:eastAsia="zh-CN"/>
              </w:rPr>
              <w:t xml:space="preserve">RSRP </w:t>
            </w:r>
            <w:r w:rsidRPr="00DC5527">
              <w:rPr>
                <w:sz w:val="16"/>
                <w:szCs w:val="16"/>
              </w:rPr>
              <w:t xml:space="preserve">measurements on </w:t>
            </w:r>
            <w:r w:rsidRPr="00DC5527">
              <w:rPr>
                <w:sz w:val="16"/>
                <w:szCs w:val="16"/>
                <w:lang w:eastAsia="zh-CN"/>
              </w:rPr>
              <w:t>different DL PRS resources from the same TRP</w:t>
            </w:r>
          </w:p>
          <w:p w:rsidR="00DC5527" w:rsidRPr="00DC5527" w:rsidRDefault="00DC5527" w:rsidP="008A1BB7">
            <w:pPr>
              <w:pStyle w:val="afb"/>
              <w:numPr>
                <w:ilvl w:val="0"/>
                <w:numId w:val="54"/>
              </w:numPr>
              <w:tabs>
                <w:tab w:val="clear" w:pos="720"/>
              </w:tabs>
              <w:rPr>
                <w:sz w:val="16"/>
                <w:szCs w:val="16"/>
              </w:rPr>
            </w:pPr>
            <w:r w:rsidRPr="00DC5527">
              <w:rPr>
                <w:sz w:val="16"/>
                <w:szCs w:val="16"/>
              </w:rPr>
              <w:t>N=[3]</w:t>
            </w:r>
          </w:p>
          <w:p w:rsidR="00DC5527" w:rsidRPr="00DC5527" w:rsidRDefault="00DC5527" w:rsidP="00DC5527">
            <w:pPr>
              <w:rPr>
                <w:sz w:val="16"/>
                <w:szCs w:val="16"/>
                <w:lang w:eastAsia="x-none"/>
              </w:rPr>
            </w:pPr>
          </w:p>
          <w:p w:rsidR="00DC5527" w:rsidRPr="00DC5527" w:rsidRDefault="00DC5527" w:rsidP="00DC5527">
            <w:pPr>
              <w:rPr>
                <w:sz w:val="16"/>
                <w:szCs w:val="16"/>
                <w:lang w:eastAsia="x-none"/>
              </w:rPr>
            </w:pPr>
            <w:r w:rsidRPr="00DC5527">
              <w:rPr>
                <w:sz w:val="16"/>
                <w:szCs w:val="16"/>
                <w:highlight w:val="green"/>
                <w:lang w:eastAsia="x-none"/>
              </w:rPr>
              <w:t>Agreement:</w:t>
            </w:r>
          </w:p>
          <w:p w:rsidR="00DC5527" w:rsidRPr="00DC5527" w:rsidRDefault="00DC5527" w:rsidP="00DC5527">
            <w:pPr>
              <w:pStyle w:val="afb"/>
              <w:ind w:left="0"/>
              <w:rPr>
                <w:sz w:val="16"/>
                <w:szCs w:val="16"/>
              </w:rPr>
            </w:pPr>
            <w:r w:rsidRPr="00DC5527">
              <w:rPr>
                <w:sz w:val="16"/>
                <w:szCs w:val="16"/>
              </w:rPr>
              <w:t xml:space="preserve">A UE measurement can be associated with a time stamp. </w:t>
            </w:r>
          </w:p>
          <w:p w:rsidR="00DC5527" w:rsidRPr="00DC5527" w:rsidRDefault="00DC5527" w:rsidP="008A1BB7">
            <w:pPr>
              <w:pStyle w:val="afb"/>
              <w:numPr>
                <w:ilvl w:val="0"/>
                <w:numId w:val="58"/>
              </w:numPr>
              <w:rPr>
                <w:sz w:val="16"/>
                <w:szCs w:val="16"/>
              </w:rPr>
            </w:pPr>
            <w:r w:rsidRPr="00DC5527">
              <w:rPr>
                <w:sz w:val="16"/>
                <w:szCs w:val="16"/>
              </w:rPr>
              <w:t xml:space="preserve">For DL RSTD and RSRP measurements, the time stamp can include at least the SFN </w:t>
            </w:r>
          </w:p>
          <w:p w:rsidR="00DC5527" w:rsidRPr="00DC5527" w:rsidRDefault="00DC5527" w:rsidP="008A1BB7">
            <w:pPr>
              <w:pStyle w:val="afb"/>
              <w:numPr>
                <w:ilvl w:val="1"/>
                <w:numId w:val="58"/>
              </w:numPr>
              <w:rPr>
                <w:sz w:val="16"/>
                <w:szCs w:val="16"/>
              </w:rPr>
            </w:pPr>
            <w:r w:rsidRPr="00DC5527">
              <w:rPr>
                <w:sz w:val="16"/>
                <w:szCs w:val="16"/>
              </w:rPr>
              <w:t>FFS: SFN corresponds to the reference DL PRS resource or DL PRS resource sets (can be determined by the UE)</w:t>
            </w:r>
          </w:p>
          <w:p w:rsidR="00DC5527" w:rsidRPr="00DC5527" w:rsidRDefault="00DC5527" w:rsidP="008A1BB7">
            <w:pPr>
              <w:pStyle w:val="afb"/>
              <w:numPr>
                <w:ilvl w:val="0"/>
                <w:numId w:val="58"/>
              </w:numPr>
              <w:rPr>
                <w:sz w:val="16"/>
                <w:szCs w:val="16"/>
              </w:rPr>
            </w:pPr>
            <w:r w:rsidRPr="00DC5527">
              <w:rPr>
                <w:sz w:val="16"/>
                <w:szCs w:val="16"/>
              </w:rPr>
              <w:t>For Rx-</w:t>
            </w:r>
            <w:proofErr w:type="spellStart"/>
            <w:r w:rsidRPr="00DC5527">
              <w:rPr>
                <w:sz w:val="16"/>
                <w:szCs w:val="16"/>
              </w:rPr>
              <w:t>Tx</w:t>
            </w:r>
            <w:proofErr w:type="spellEnd"/>
            <w:r w:rsidRPr="00DC5527">
              <w:rPr>
                <w:sz w:val="16"/>
                <w:szCs w:val="16"/>
              </w:rPr>
              <w:t xml:space="preserve"> measurements, the time stamp can include the SFN, as well as the slot number for a subcarrier spacing </w:t>
            </w:r>
          </w:p>
          <w:p w:rsidR="00DC5527" w:rsidRPr="00DC5527" w:rsidRDefault="00DC5527" w:rsidP="008A1BB7">
            <w:pPr>
              <w:pStyle w:val="afb"/>
              <w:numPr>
                <w:ilvl w:val="1"/>
                <w:numId w:val="58"/>
              </w:numPr>
              <w:rPr>
                <w:sz w:val="16"/>
                <w:szCs w:val="16"/>
              </w:rPr>
            </w:pPr>
            <w:r w:rsidRPr="00DC5527">
              <w:rPr>
                <w:sz w:val="16"/>
                <w:szCs w:val="16"/>
              </w:rPr>
              <w:t>FFS: these values correspond to the reference DL PRS resource or DL PRS resource set (can be determined by the UE)</w:t>
            </w:r>
          </w:p>
          <w:p w:rsidR="00DC5527" w:rsidRPr="00DC5527" w:rsidRDefault="00DC5527" w:rsidP="00DC5527">
            <w:pPr>
              <w:rPr>
                <w:sz w:val="16"/>
                <w:szCs w:val="16"/>
                <w:lang w:eastAsia="x-none"/>
              </w:rPr>
            </w:pPr>
          </w:p>
          <w:p w:rsidR="00DC5527" w:rsidRPr="00DC5527" w:rsidRDefault="00DC5527" w:rsidP="00DC5527">
            <w:pPr>
              <w:rPr>
                <w:sz w:val="16"/>
                <w:szCs w:val="16"/>
                <w:lang w:eastAsia="x-none"/>
              </w:rPr>
            </w:pPr>
            <w:r w:rsidRPr="00DC5527">
              <w:rPr>
                <w:sz w:val="16"/>
                <w:szCs w:val="16"/>
                <w:highlight w:val="green"/>
                <w:lang w:eastAsia="x-none"/>
              </w:rPr>
              <w:t>Agreement:</w:t>
            </w:r>
          </w:p>
          <w:p w:rsidR="00DC5527" w:rsidRPr="00DC5527" w:rsidRDefault="00DC5527" w:rsidP="00DC5527">
            <w:pPr>
              <w:rPr>
                <w:sz w:val="16"/>
                <w:szCs w:val="16"/>
                <w:lang w:eastAsia="x-none"/>
              </w:rPr>
            </w:pPr>
            <w:r w:rsidRPr="00DC5527">
              <w:rPr>
                <w:sz w:val="16"/>
                <w:szCs w:val="16"/>
                <w:lang w:eastAsia="x-none"/>
              </w:rPr>
              <w:t>A DL PRS resource can be associated with one or more of the following in either GCS or LCS</w:t>
            </w:r>
          </w:p>
          <w:p w:rsidR="00DC5527" w:rsidRPr="00DC5527" w:rsidRDefault="00DC5527" w:rsidP="008A1BB7">
            <w:pPr>
              <w:numPr>
                <w:ilvl w:val="0"/>
                <w:numId w:val="59"/>
              </w:numPr>
              <w:spacing w:after="0"/>
              <w:rPr>
                <w:sz w:val="16"/>
                <w:szCs w:val="16"/>
                <w:lang w:eastAsia="x-none"/>
              </w:rPr>
            </w:pPr>
            <w:r w:rsidRPr="00DC5527">
              <w:rPr>
                <w:sz w:val="16"/>
                <w:szCs w:val="16"/>
                <w:lang w:eastAsia="x-none"/>
              </w:rPr>
              <w:t>azimuth angle</w:t>
            </w:r>
          </w:p>
          <w:p w:rsidR="00DC5527" w:rsidRPr="00DC5527" w:rsidRDefault="00DC5527" w:rsidP="008A1BB7">
            <w:pPr>
              <w:numPr>
                <w:ilvl w:val="0"/>
                <w:numId w:val="59"/>
              </w:numPr>
              <w:spacing w:after="0"/>
              <w:rPr>
                <w:sz w:val="16"/>
                <w:szCs w:val="16"/>
                <w:lang w:eastAsia="x-none"/>
              </w:rPr>
            </w:pPr>
            <w:r w:rsidRPr="00DC5527">
              <w:rPr>
                <w:sz w:val="16"/>
                <w:szCs w:val="16"/>
                <w:lang w:eastAsia="x-none"/>
              </w:rPr>
              <w:t>elevation angle</w:t>
            </w:r>
          </w:p>
          <w:p w:rsidR="00157896" w:rsidRPr="00DC5527" w:rsidRDefault="00DC5527" w:rsidP="008A1BB7">
            <w:pPr>
              <w:numPr>
                <w:ilvl w:val="0"/>
                <w:numId w:val="59"/>
              </w:numPr>
              <w:spacing w:after="0"/>
              <w:rPr>
                <w:sz w:val="16"/>
                <w:szCs w:val="16"/>
                <w:lang w:eastAsia="x-none"/>
              </w:rPr>
            </w:pPr>
            <w:r w:rsidRPr="00DC5527">
              <w:rPr>
                <w:sz w:val="16"/>
                <w:szCs w:val="16"/>
                <w:lang w:eastAsia="x-none"/>
              </w:rPr>
              <w:t>Note: The details of the message (e.g., resolution, range</w:t>
            </w:r>
            <w:proofErr w:type="gramStart"/>
            <w:r w:rsidRPr="00DC5527">
              <w:rPr>
                <w:sz w:val="16"/>
                <w:szCs w:val="16"/>
                <w:lang w:eastAsia="x-none"/>
              </w:rPr>
              <w:t>,  etc</w:t>
            </w:r>
            <w:proofErr w:type="gramEnd"/>
            <w:r w:rsidRPr="00DC5527">
              <w:rPr>
                <w:sz w:val="16"/>
                <w:szCs w:val="16"/>
                <w:lang w:eastAsia="x-none"/>
              </w:rPr>
              <w:t>.) can be defined in RAN3.</w:t>
            </w:r>
          </w:p>
          <w:p w:rsidR="00DC5527" w:rsidRPr="00DC5527" w:rsidRDefault="00DC5527" w:rsidP="00DC5527">
            <w:pPr>
              <w:spacing w:after="0"/>
              <w:ind w:left="720"/>
              <w:rPr>
                <w:sz w:val="16"/>
                <w:szCs w:val="16"/>
                <w:lang w:eastAsia="x-none"/>
              </w:rPr>
            </w:pPr>
          </w:p>
        </w:tc>
      </w:tr>
    </w:tbl>
    <w:p w:rsidR="00157896" w:rsidRDefault="00157896" w:rsidP="00157896">
      <w:pPr>
        <w:rPr>
          <w:rFonts w:eastAsiaTheme="minorEastAsia"/>
          <w:lang w:eastAsia="zh-CN"/>
        </w:rPr>
      </w:pPr>
    </w:p>
    <w:p w:rsidR="00C5268E" w:rsidRDefault="00C5268E" w:rsidP="00C5268E">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t xml:space="preserve">UE and </w:t>
      </w:r>
      <w:r w:rsidRPr="006B2146">
        <w:t>gNB measurements</w:t>
      </w:r>
      <w:r>
        <w:t xml:space="preserve"> </w:t>
      </w:r>
      <w:r>
        <w:rPr>
          <w:rFonts w:eastAsiaTheme="minorEastAsia"/>
          <w:lang w:eastAsia="zh-CN"/>
        </w:rPr>
        <w:t>for N</w:t>
      </w:r>
      <w:r w:rsidRPr="008C3404">
        <w:rPr>
          <w:rFonts w:eastAsia="宋体"/>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sidR="00F13BC6">
        <w:rPr>
          <w:rFonts w:eastAsiaTheme="minorEastAsia" w:hint="eastAsia"/>
          <w:lang w:eastAsia="zh-CN"/>
        </w:rPr>
        <w:t>9</w:t>
      </w:r>
      <w:r w:rsidR="00542E3D">
        <w:rPr>
          <w:rFonts w:eastAsiaTheme="minorEastAsia"/>
          <w:lang w:eastAsia="zh-CN"/>
        </w:rPr>
        <w:t>8</w:t>
      </w:r>
      <w:r>
        <w:rPr>
          <w:rFonts w:eastAsiaTheme="minorEastAsia"/>
          <w:lang w:eastAsia="zh-CN"/>
        </w:rPr>
        <w:t xml:space="preserve"> </w:t>
      </w:r>
      <w:r w:rsidR="004E3474">
        <w:rPr>
          <w:rFonts w:eastAsiaTheme="minorEastAsia"/>
          <w:lang w:eastAsia="zh-CN"/>
        </w:rPr>
        <w:t>[2]</w:t>
      </w:r>
      <w:r>
        <w:rPr>
          <w:rFonts w:eastAsiaTheme="minorEastAsia"/>
          <w:lang w:eastAsia="zh-CN"/>
        </w:rPr>
        <w:t>:</w:t>
      </w:r>
    </w:p>
    <w:tbl>
      <w:tblPr>
        <w:tblStyle w:val="af4"/>
        <w:tblW w:w="0" w:type="auto"/>
        <w:tblLook w:val="04A0" w:firstRow="1" w:lastRow="0" w:firstColumn="1" w:lastColumn="0" w:noHBand="0" w:noVBand="1"/>
      </w:tblPr>
      <w:tblGrid>
        <w:gridCol w:w="9855"/>
      </w:tblGrid>
      <w:tr w:rsidR="00C67A8B" w:rsidRPr="001231A4" w:rsidTr="00C67A8B">
        <w:tc>
          <w:tcPr>
            <w:tcW w:w="9855" w:type="dxa"/>
          </w:tcPr>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8A1BB7">
            <w:pPr>
              <w:numPr>
                <w:ilvl w:val="0"/>
                <w:numId w:val="42"/>
              </w:numPr>
              <w:spacing w:after="0"/>
              <w:rPr>
                <w:sz w:val="16"/>
                <w:szCs w:val="16"/>
                <w:lang w:eastAsia="x-none"/>
              </w:rPr>
            </w:pPr>
            <w:r w:rsidRPr="001231A4">
              <w:rPr>
                <w:sz w:val="16"/>
                <w:szCs w:val="16"/>
                <w:lang w:eastAsia="x-none"/>
              </w:rPr>
              <w:t xml:space="preserve">RSTD is defined as the time difference with respect to the received DL </w:t>
            </w:r>
            <w:proofErr w:type="spellStart"/>
            <w:r w:rsidRPr="001231A4">
              <w:rPr>
                <w:sz w:val="16"/>
                <w:szCs w:val="16"/>
                <w:lang w:eastAsia="x-none"/>
              </w:rPr>
              <w:t>subframe</w:t>
            </w:r>
            <w:proofErr w:type="spellEnd"/>
            <w:r w:rsidRPr="001231A4">
              <w:rPr>
                <w:sz w:val="16"/>
                <w:szCs w:val="16"/>
                <w:lang w:eastAsia="x-none"/>
              </w:rPr>
              <w:t xml:space="preserve"> timings associated with the different TRPs (Option 1 from agreement made in RAN1#97)</w:t>
            </w:r>
          </w:p>
          <w:p w:rsidR="00C67A8B" w:rsidRPr="001231A4" w:rsidRDefault="00C67A8B" w:rsidP="008A1BB7">
            <w:pPr>
              <w:numPr>
                <w:ilvl w:val="0"/>
                <w:numId w:val="41"/>
              </w:numPr>
              <w:spacing w:after="0"/>
              <w:rPr>
                <w:sz w:val="16"/>
                <w:szCs w:val="16"/>
                <w:lang w:eastAsia="x-none"/>
              </w:rPr>
            </w:pPr>
            <w:r w:rsidRPr="001231A4">
              <w:rPr>
                <w:sz w:val="16"/>
                <w:szCs w:val="16"/>
                <w:lang w:eastAsia="x-none"/>
              </w:rPr>
              <w:t xml:space="preserve">Multiple DL PRS resources can be used to determine the received DL </w:t>
            </w:r>
            <w:proofErr w:type="spellStart"/>
            <w:r w:rsidRPr="001231A4">
              <w:rPr>
                <w:sz w:val="16"/>
                <w:szCs w:val="16"/>
                <w:lang w:eastAsia="x-none"/>
              </w:rPr>
              <w:t>subframe</w:t>
            </w:r>
            <w:proofErr w:type="spellEnd"/>
            <w:r w:rsidRPr="001231A4">
              <w:rPr>
                <w:sz w:val="16"/>
                <w:szCs w:val="16"/>
                <w:lang w:eastAsia="x-none"/>
              </w:rPr>
              <w:t xml:space="preserve"> timing of the first arrival path of the TRP. </w:t>
            </w:r>
          </w:p>
          <w:p w:rsidR="00C67A8B" w:rsidRPr="001231A4" w:rsidRDefault="00C67A8B" w:rsidP="008A1BB7">
            <w:pPr>
              <w:numPr>
                <w:ilvl w:val="0"/>
                <w:numId w:val="41"/>
              </w:numPr>
              <w:spacing w:after="0"/>
              <w:rPr>
                <w:sz w:val="16"/>
                <w:szCs w:val="16"/>
                <w:lang w:eastAsia="x-none"/>
              </w:rPr>
            </w:pPr>
            <w:r w:rsidRPr="001231A4">
              <w:rPr>
                <w:sz w:val="16"/>
                <w:szCs w:val="16"/>
                <w:lang w:eastAsia="x-none"/>
              </w:rPr>
              <w:t>At least the PRS resource ID(s) or PRS resource set ID(s) used for determining the timing of each TRP in RSTD measurements can be configured for reporting in the measurement report.</w:t>
            </w:r>
          </w:p>
          <w:p w:rsidR="00C67A8B" w:rsidRPr="001231A4" w:rsidRDefault="00C67A8B" w:rsidP="008A1BB7">
            <w:pPr>
              <w:numPr>
                <w:ilvl w:val="0"/>
                <w:numId w:val="41"/>
              </w:numPr>
              <w:spacing w:after="0"/>
              <w:rPr>
                <w:sz w:val="16"/>
                <w:szCs w:val="16"/>
                <w:lang w:eastAsia="x-none"/>
              </w:rPr>
            </w:pPr>
            <w:r w:rsidRPr="001231A4">
              <w:rPr>
                <w:sz w:val="16"/>
                <w:szCs w:val="16"/>
                <w:lang w:eastAsia="x-none"/>
              </w:rPr>
              <w:t>Note: This does not preclude the use of any additional reference signals that are being discussed further including existing reference signals</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u w:val="single"/>
                <w:lang w:eastAsia="x-none"/>
              </w:rPr>
            </w:pPr>
            <w:r w:rsidRPr="001231A4">
              <w:rPr>
                <w:sz w:val="16"/>
                <w:szCs w:val="16"/>
                <w:u w:val="single"/>
                <w:lang w:eastAsia="x-none"/>
              </w:rPr>
              <w:t>Conclusion:</w:t>
            </w:r>
          </w:p>
          <w:p w:rsidR="00C67A8B" w:rsidRPr="001231A4" w:rsidRDefault="00C67A8B" w:rsidP="001231A4">
            <w:pPr>
              <w:spacing w:after="0"/>
              <w:rPr>
                <w:sz w:val="16"/>
                <w:szCs w:val="16"/>
                <w:lang w:eastAsia="x-none"/>
              </w:rPr>
            </w:pPr>
            <w:r w:rsidRPr="001231A4">
              <w:rPr>
                <w:sz w:val="16"/>
                <w:szCs w:val="16"/>
                <w:lang w:eastAsia="x-none"/>
              </w:rPr>
              <w:t>How to determine the RSTD measurement and UE Rx-</w:t>
            </w:r>
            <w:proofErr w:type="spellStart"/>
            <w:r w:rsidRPr="001231A4">
              <w:rPr>
                <w:sz w:val="16"/>
                <w:szCs w:val="16"/>
                <w:lang w:eastAsia="x-none"/>
              </w:rPr>
              <w:t>Tx</w:t>
            </w:r>
            <w:proofErr w:type="spellEnd"/>
            <w:r w:rsidRPr="001231A4">
              <w:rPr>
                <w:sz w:val="16"/>
                <w:szCs w:val="16"/>
                <w:lang w:eastAsia="x-none"/>
              </w:rPr>
              <w:t xml:space="preserve"> time difference measurements that are reported when receiver diversity is used by the UE </w:t>
            </w:r>
            <w:proofErr w:type="gramStart"/>
            <w:r w:rsidRPr="001231A4">
              <w:rPr>
                <w:sz w:val="16"/>
                <w:szCs w:val="16"/>
                <w:lang w:eastAsia="x-none"/>
              </w:rPr>
              <w:t>is</w:t>
            </w:r>
            <w:proofErr w:type="gramEnd"/>
            <w:r w:rsidRPr="001231A4">
              <w:rPr>
                <w:sz w:val="16"/>
                <w:szCs w:val="16"/>
                <w:lang w:eastAsia="x-none"/>
              </w:rPr>
              <w:t xml:space="preserve"> up to UE implementation and is not specified by measurement definition.</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8A1BB7">
            <w:pPr>
              <w:numPr>
                <w:ilvl w:val="0"/>
                <w:numId w:val="43"/>
              </w:numPr>
              <w:spacing w:after="0"/>
              <w:rPr>
                <w:sz w:val="16"/>
                <w:szCs w:val="16"/>
                <w:lang w:eastAsia="x-none"/>
              </w:rPr>
            </w:pPr>
            <w:r w:rsidRPr="001231A4">
              <w:rPr>
                <w:sz w:val="16"/>
                <w:szCs w:val="16"/>
              </w:rPr>
              <w:t>UE Rx-</w:t>
            </w:r>
            <w:proofErr w:type="spellStart"/>
            <w:r w:rsidRPr="001231A4">
              <w:rPr>
                <w:sz w:val="16"/>
                <w:szCs w:val="16"/>
              </w:rPr>
              <w:t>Tx</w:t>
            </w:r>
            <w:proofErr w:type="spellEnd"/>
            <w:r w:rsidRPr="001231A4">
              <w:rPr>
                <w:sz w:val="16"/>
                <w:szCs w:val="16"/>
              </w:rPr>
              <w:t xml:space="preserve"> time difference is defined with respect to the Rx and </w:t>
            </w:r>
            <w:proofErr w:type="spellStart"/>
            <w:r w:rsidRPr="001231A4">
              <w:rPr>
                <w:sz w:val="16"/>
                <w:szCs w:val="16"/>
              </w:rPr>
              <w:t>Tx</w:t>
            </w:r>
            <w:proofErr w:type="spellEnd"/>
            <w:r w:rsidRPr="001231A4">
              <w:rPr>
                <w:sz w:val="16"/>
                <w:szCs w:val="16"/>
              </w:rPr>
              <w:t xml:space="preserve"> </w:t>
            </w:r>
            <w:proofErr w:type="spellStart"/>
            <w:r w:rsidRPr="001231A4">
              <w:rPr>
                <w:sz w:val="16"/>
                <w:szCs w:val="16"/>
              </w:rPr>
              <w:t>subframe</w:t>
            </w:r>
            <w:proofErr w:type="spellEnd"/>
            <w:r w:rsidRPr="001231A4">
              <w:rPr>
                <w:sz w:val="16"/>
                <w:szCs w:val="16"/>
              </w:rPr>
              <w:t xml:space="preserve"> timing associated with the TRP</w:t>
            </w:r>
          </w:p>
          <w:p w:rsidR="00C67A8B" w:rsidRPr="001231A4" w:rsidRDefault="00C67A8B" w:rsidP="008A1BB7">
            <w:pPr>
              <w:numPr>
                <w:ilvl w:val="0"/>
                <w:numId w:val="43"/>
              </w:numPr>
              <w:spacing w:after="0"/>
              <w:rPr>
                <w:sz w:val="16"/>
                <w:szCs w:val="16"/>
                <w:lang w:eastAsia="x-none"/>
              </w:rPr>
            </w:pPr>
            <w:r w:rsidRPr="001231A4">
              <w:rPr>
                <w:sz w:val="16"/>
                <w:szCs w:val="16"/>
                <w:lang w:eastAsia="x-none"/>
              </w:rPr>
              <w:t xml:space="preserve">Multiple DL PRS resources can be used to determine the received DL </w:t>
            </w:r>
            <w:proofErr w:type="spellStart"/>
            <w:r w:rsidRPr="001231A4">
              <w:rPr>
                <w:sz w:val="16"/>
                <w:szCs w:val="16"/>
                <w:lang w:eastAsia="x-none"/>
              </w:rPr>
              <w:t>subframe</w:t>
            </w:r>
            <w:proofErr w:type="spellEnd"/>
            <w:r w:rsidRPr="001231A4">
              <w:rPr>
                <w:sz w:val="16"/>
                <w:szCs w:val="16"/>
                <w:lang w:eastAsia="x-none"/>
              </w:rPr>
              <w:t xml:space="preserve"> timing of the first arrival path of the TRP. </w:t>
            </w:r>
          </w:p>
          <w:p w:rsidR="00C67A8B" w:rsidRPr="001231A4" w:rsidRDefault="00C67A8B" w:rsidP="008A1BB7">
            <w:pPr>
              <w:numPr>
                <w:ilvl w:val="0"/>
                <w:numId w:val="43"/>
              </w:numPr>
              <w:spacing w:after="0"/>
              <w:rPr>
                <w:sz w:val="16"/>
                <w:szCs w:val="16"/>
                <w:lang w:eastAsia="x-none"/>
              </w:rPr>
            </w:pPr>
            <w:r w:rsidRPr="001231A4">
              <w:rPr>
                <w:sz w:val="16"/>
                <w:szCs w:val="16"/>
                <w:lang w:eastAsia="x-none"/>
              </w:rPr>
              <w:t>At least the PRS resource ID(s) or PRS resource set ID(s) used for determining the timing of each TRP in the UE Rx-</w:t>
            </w:r>
            <w:proofErr w:type="spellStart"/>
            <w:r w:rsidRPr="001231A4">
              <w:rPr>
                <w:sz w:val="16"/>
                <w:szCs w:val="16"/>
                <w:lang w:eastAsia="x-none"/>
              </w:rPr>
              <w:t>Tx</w:t>
            </w:r>
            <w:proofErr w:type="spellEnd"/>
            <w:r w:rsidRPr="001231A4">
              <w:rPr>
                <w:sz w:val="16"/>
                <w:szCs w:val="16"/>
                <w:lang w:eastAsia="x-none"/>
              </w:rPr>
              <w:t xml:space="preserve"> time difference measurements can be configured for reporting in the measurement report.</w:t>
            </w:r>
          </w:p>
          <w:p w:rsidR="00C67A8B" w:rsidRPr="001231A4" w:rsidRDefault="00C67A8B" w:rsidP="008A1BB7">
            <w:pPr>
              <w:numPr>
                <w:ilvl w:val="0"/>
                <w:numId w:val="43"/>
              </w:numPr>
              <w:spacing w:after="0"/>
              <w:rPr>
                <w:sz w:val="16"/>
                <w:szCs w:val="16"/>
                <w:lang w:eastAsia="x-none"/>
              </w:rPr>
            </w:pPr>
            <w:r w:rsidRPr="001231A4">
              <w:rPr>
                <w:sz w:val="16"/>
                <w:szCs w:val="16"/>
                <w:lang w:eastAsia="x-none"/>
              </w:rPr>
              <w:t>Note: This does not preclude the use of any additional reference signals that are being discussed further including existing reference signals</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1231A4">
            <w:pPr>
              <w:spacing w:after="0"/>
              <w:rPr>
                <w:sz w:val="16"/>
                <w:szCs w:val="16"/>
                <w:lang w:eastAsia="x-none"/>
              </w:rPr>
            </w:pPr>
            <w:r w:rsidRPr="001231A4">
              <w:rPr>
                <w:sz w:val="16"/>
                <w:szCs w:val="16"/>
                <w:lang w:eastAsia="x-none"/>
              </w:rPr>
              <w:t xml:space="preserve">For FR1, </w:t>
            </w:r>
          </w:p>
          <w:p w:rsidR="00C67A8B" w:rsidRPr="001231A4" w:rsidRDefault="00C67A8B" w:rsidP="008A1BB7">
            <w:pPr>
              <w:numPr>
                <w:ilvl w:val="0"/>
                <w:numId w:val="44"/>
              </w:numPr>
              <w:spacing w:after="0"/>
              <w:rPr>
                <w:sz w:val="16"/>
                <w:szCs w:val="16"/>
                <w:lang w:eastAsia="x-none"/>
              </w:rPr>
            </w:pPr>
            <w:r w:rsidRPr="001231A4">
              <w:rPr>
                <w:sz w:val="16"/>
                <w:szCs w:val="16"/>
                <w:lang w:eastAsia="x-none"/>
              </w:rPr>
              <w:t>The reference point for Rx time in the definition of the UE Rx-</w:t>
            </w:r>
            <w:proofErr w:type="spellStart"/>
            <w:r w:rsidRPr="001231A4">
              <w:rPr>
                <w:sz w:val="16"/>
                <w:szCs w:val="16"/>
                <w:lang w:eastAsia="x-none"/>
              </w:rPr>
              <w:t>Tx</w:t>
            </w:r>
            <w:proofErr w:type="spellEnd"/>
            <w:r w:rsidRPr="001231A4">
              <w:rPr>
                <w:sz w:val="16"/>
                <w:szCs w:val="16"/>
                <w:lang w:eastAsia="x-none"/>
              </w:rPr>
              <w:t xml:space="preserve"> time difference is the Rx antenna connector of the UE. </w:t>
            </w:r>
          </w:p>
          <w:p w:rsidR="00C67A8B" w:rsidRPr="001231A4" w:rsidRDefault="00C67A8B" w:rsidP="008A1BB7">
            <w:pPr>
              <w:numPr>
                <w:ilvl w:val="0"/>
                <w:numId w:val="44"/>
              </w:numPr>
              <w:spacing w:after="0"/>
              <w:rPr>
                <w:sz w:val="16"/>
                <w:szCs w:val="16"/>
                <w:lang w:eastAsia="x-none"/>
              </w:rPr>
            </w:pPr>
            <w:r w:rsidRPr="001231A4">
              <w:rPr>
                <w:sz w:val="16"/>
                <w:szCs w:val="16"/>
                <w:lang w:eastAsia="x-none"/>
              </w:rPr>
              <w:t xml:space="preserve">The reference point for </w:t>
            </w:r>
            <w:proofErr w:type="spellStart"/>
            <w:r w:rsidRPr="001231A4">
              <w:rPr>
                <w:sz w:val="16"/>
                <w:szCs w:val="16"/>
                <w:lang w:eastAsia="x-none"/>
              </w:rPr>
              <w:t>Tx</w:t>
            </w:r>
            <w:proofErr w:type="spellEnd"/>
            <w:r w:rsidRPr="001231A4">
              <w:rPr>
                <w:sz w:val="16"/>
                <w:szCs w:val="16"/>
                <w:lang w:eastAsia="x-none"/>
              </w:rPr>
              <w:t xml:space="preserve"> time in the definition of the UE Rx-</w:t>
            </w:r>
            <w:proofErr w:type="spellStart"/>
            <w:r w:rsidRPr="001231A4">
              <w:rPr>
                <w:sz w:val="16"/>
                <w:szCs w:val="16"/>
                <w:lang w:eastAsia="x-none"/>
              </w:rPr>
              <w:t>Tx</w:t>
            </w:r>
            <w:proofErr w:type="spellEnd"/>
            <w:r w:rsidRPr="001231A4">
              <w:rPr>
                <w:sz w:val="16"/>
                <w:szCs w:val="16"/>
                <w:lang w:eastAsia="x-none"/>
              </w:rPr>
              <w:t xml:space="preserve"> time difference is the </w:t>
            </w:r>
            <w:proofErr w:type="spellStart"/>
            <w:r w:rsidRPr="001231A4">
              <w:rPr>
                <w:sz w:val="16"/>
                <w:szCs w:val="16"/>
                <w:lang w:eastAsia="x-none"/>
              </w:rPr>
              <w:t>Tx</w:t>
            </w:r>
            <w:proofErr w:type="spellEnd"/>
            <w:r w:rsidRPr="001231A4">
              <w:rPr>
                <w:sz w:val="16"/>
                <w:szCs w:val="16"/>
                <w:lang w:eastAsia="x-none"/>
              </w:rPr>
              <w:t xml:space="preserve"> antenna connector of the UE</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lastRenderedPageBreak/>
              <w:t>Agreement:</w:t>
            </w:r>
          </w:p>
          <w:p w:rsidR="00C67A8B" w:rsidRPr="001231A4" w:rsidRDefault="00C67A8B" w:rsidP="008A1BB7">
            <w:pPr>
              <w:numPr>
                <w:ilvl w:val="0"/>
                <w:numId w:val="45"/>
              </w:numPr>
              <w:spacing w:after="0"/>
              <w:rPr>
                <w:sz w:val="16"/>
                <w:szCs w:val="16"/>
                <w:lang w:eastAsia="x-none"/>
              </w:rPr>
            </w:pPr>
            <w:r w:rsidRPr="001231A4">
              <w:rPr>
                <w:sz w:val="16"/>
                <w:szCs w:val="16"/>
                <w:lang w:eastAsia="x-none"/>
              </w:rPr>
              <w:t xml:space="preserve">UL RTOA is defined with the respect to the </w:t>
            </w:r>
            <w:proofErr w:type="spellStart"/>
            <w:r w:rsidRPr="001231A4">
              <w:rPr>
                <w:sz w:val="16"/>
                <w:szCs w:val="16"/>
                <w:lang w:eastAsia="x-none"/>
              </w:rPr>
              <w:t>subframe</w:t>
            </w:r>
            <w:proofErr w:type="spellEnd"/>
            <w:r w:rsidRPr="001231A4">
              <w:rPr>
                <w:sz w:val="16"/>
                <w:szCs w:val="16"/>
                <w:lang w:eastAsia="x-none"/>
              </w:rPr>
              <w:t xml:space="preserve"> timing associated with the UE</w:t>
            </w:r>
          </w:p>
          <w:p w:rsidR="00C67A8B" w:rsidRPr="001231A4" w:rsidRDefault="00C67A8B" w:rsidP="008A1BB7">
            <w:pPr>
              <w:numPr>
                <w:ilvl w:val="0"/>
                <w:numId w:val="45"/>
              </w:numPr>
              <w:spacing w:after="0"/>
              <w:rPr>
                <w:sz w:val="16"/>
                <w:szCs w:val="16"/>
                <w:lang w:eastAsia="x-none"/>
              </w:rPr>
            </w:pPr>
            <w:r w:rsidRPr="001231A4">
              <w:rPr>
                <w:sz w:val="16"/>
                <w:szCs w:val="16"/>
                <w:lang w:eastAsia="x-none"/>
              </w:rPr>
              <w:t xml:space="preserve">Multiple SRS resources for positioning purposes can be used to determine the received UL </w:t>
            </w:r>
            <w:proofErr w:type="spellStart"/>
            <w:r w:rsidRPr="001231A4">
              <w:rPr>
                <w:sz w:val="16"/>
                <w:szCs w:val="16"/>
                <w:lang w:eastAsia="x-none"/>
              </w:rPr>
              <w:t>subframe</w:t>
            </w:r>
            <w:proofErr w:type="spellEnd"/>
            <w:r w:rsidRPr="001231A4">
              <w:rPr>
                <w:sz w:val="16"/>
                <w:szCs w:val="16"/>
                <w:lang w:eastAsia="x-none"/>
              </w:rPr>
              <w:t xml:space="preserve"> timing of the first arrival path of the UE. </w:t>
            </w:r>
          </w:p>
          <w:p w:rsidR="00C67A8B" w:rsidRPr="001231A4" w:rsidRDefault="00C67A8B" w:rsidP="008A1BB7">
            <w:pPr>
              <w:numPr>
                <w:ilvl w:val="0"/>
                <w:numId w:val="45"/>
              </w:numPr>
              <w:spacing w:after="0"/>
              <w:rPr>
                <w:sz w:val="16"/>
                <w:szCs w:val="16"/>
                <w:lang w:eastAsia="x-none"/>
              </w:rPr>
            </w:pPr>
            <w:r w:rsidRPr="00C44C3D">
              <w:rPr>
                <w:sz w:val="16"/>
                <w:szCs w:val="16"/>
                <w:lang w:eastAsia="x-none"/>
              </w:rPr>
              <w:t>FFS: The</w:t>
            </w:r>
            <w:r w:rsidRPr="001231A4">
              <w:rPr>
                <w:sz w:val="16"/>
                <w:szCs w:val="16"/>
                <w:lang w:eastAsia="x-none"/>
              </w:rPr>
              <w:t xml:space="preserve"> resource ID(s) or resource set ID(s) used for determining the timing of the UE and possibly the Rx beam used at the gNB in the UL RTOA measurements can be requested for reporting in the measurement report.</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Default="00C67A8B" w:rsidP="001231A4">
            <w:pPr>
              <w:spacing w:after="0"/>
              <w:rPr>
                <w:sz w:val="16"/>
                <w:szCs w:val="16"/>
              </w:rPr>
            </w:pPr>
            <w:r w:rsidRPr="001231A4">
              <w:rPr>
                <w:sz w:val="16"/>
                <w:szCs w:val="16"/>
              </w:rPr>
              <w:t>For FR1, the reference point for UL RTOA is the Rx antenna connector of gNB</w:t>
            </w:r>
          </w:p>
          <w:p w:rsidR="001231A4" w:rsidRPr="001231A4" w:rsidRDefault="001231A4" w:rsidP="001231A4">
            <w:pPr>
              <w:spacing w:after="0"/>
              <w:rPr>
                <w:sz w:val="16"/>
                <w:szCs w:val="16"/>
              </w:rPr>
            </w:pPr>
          </w:p>
          <w:p w:rsidR="00C67A8B" w:rsidRPr="001231A4" w:rsidRDefault="00C67A8B" w:rsidP="001231A4">
            <w:pPr>
              <w:spacing w:after="0"/>
              <w:rPr>
                <w:sz w:val="16"/>
                <w:szCs w:val="16"/>
                <w:u w:val="single"/>
                <w:lang w:eastAsia="x-none"/>
              </w:rPr>
            </w:pPr>
            <w:r w:rsidRPr="001231A4">
              <w:rPr>
                <w:sz w:val="16"/>
                <w:szCs w:val="16"/>
                <w:u w:val="single"/>
                <w:lang w:eastAsia="x-none"/>
              </w:rPr>
              <w:t>Conclusion:</w:t>
            </w:r>
          </w:p>
          <w:p w:rsidR="00C67A8B" w:rsidRPr="001231A4" w:rsidRDefault="00C67A8B" w:rsidP="001231A4">
            <w:pPr>
              <w:spacing w:after="0"/>
              <w:rPr>
                <w:sz w:val="16"/>
                <w:szCs w:val="16"/>
                <w:lang w:eastAsia="x-none"/>
              </w:rPr>
            </w:pPr>
            <w:r w:rsidRPr="001231A4">
              <w:rPr>
                <w:sz w:val="16"/>
                <w:szCs w:val="16"/>
                <w:lang w:eastAsia="x-none"/>
              </w:rPr>
              <w:t xml:space="preserve">How to determine the UL RTOA measurement and </w:t>
            </w:r>
            <w:proofErr w:type="spellStart"/>
            <w:r w:rsidRPr="001231A4">
              <w:rPr>
                <w:sz w:val="16"/>
                <w:szCs w:val="16"/>
                <w:lang w:eastAsia="x-none"/>
              </w:rPr>
              <w:t>gNB</w:t>
            </w:r>
            <w:proofErr w:type="spellEnd"/>
            <w:r w:rsidRPr="001231A4">
              <w:rPr>
                <w:sz w:val="16"/>
                <w:szCs w:val="16"/>
                <w:lang w:eastAsia="x-none"/>
              </w:rPr>
              <w:t xml:space="preserve"> Rx-</w:t>
            </w:r>
            <w:proofErr w:type="spellStart"/>
            <w:r w:rsidRPr="001231A4">
              <w:rPr>
                <w:sz w:val="16"/>
                <w:szCs w:val="16"/>
                <w:lang w:eastAsia="x-none"/>
              </w:rPr>
              <w:t>Tx</w:t>
            </w:r>
            <w:proofErr w:type="spellEnd"/>
            <w:r w:rsidRPr="001231A4">
              <w:rPr>
                <w:sz w:val="16"/>
                <w:szCs w:val="16"/>
                <w:lang w:eastAsia="x-none"/>
              </w:rPr>
              <w:t xml:space="preserve"> time difference measurements that are reported when receiver diversity is used by the gNB is up to gNB implementation and is not specified by measurement definition.</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8A1BB7">
            <w:pPr>
              <w:numPr>
                <w:ilvl w:val="0"/>
                <w:numId w:val="45"/>
              </w:numPr>
              <w:spacing w:after="0"/>
              <w:rPr>
                <w:sz w:val="16"/>
                <w:szCs w:val="16"/>
                <w:lang w:eastAsia="x-none"/>
              </w:rPr>
            </w:pPr>
            <w:proofErr w:type="spellStart"/>
            <w:r w:rsidRPr="001231A4">
              <w:rPr>
                <w:sz w:val="16"/>
                <w:szCs w:val="16"/>
              </w:rPr>
              <w:t>gNB</w:t>
            </w:r>
            <w:proofErr w:type="spellEnd"/>
            <w:r w:rsidRPr="001231A4">
              <w:rPr>
                <w:sz w:val="16"/>
                <w:szCs w:val="16"/>
              </w:rPr>
              <w:t xml:space="preserve"> Rx-</w:t>
            </w:r>
            <w:proofErr w:type="spellStart"/>
            <w:r w:rsidRPr="001231A4">
              <w:rPr>
                <w:sz w:val="16"/>
                <w:szCs w:val="16"/>
              </w:rPr>
              <w:t>Tx</w:t>
            </w:r>
            <w:proofErr w:type="spellEnd"/>
            <w:r w:rsidRPr="001231A4">
              <w:rPr>
                <w:sz w:val="16"/>
                <w:szCs w:val="16"/>
              </w:rPr>
              <w:t xml:space="preserve"> time difference is defined with respect to the </w:t>
            </w:r>
            <w:proofErr w:type="spellStart"/>
            <w:r w:rsidRPr="001231A4">
              <w:rPr>
                <w:sz w:val="16"/>
                <w:szCs w:val="16"/>
              </w:rPr>
              <w:t>subframe</w:t>
            </w:r>
            <w:proofErr w:type="spellEnd"/>
            <w:r w:rsidRPr="001231A4">
              <w:rPr>
                <w:sz w:val="16"/>
                <w:szCs w:val="16"/>
              </w:rPr>
              <w:t xml:space="preserve"> timing associated with the UE</w:t>
            </w:r>
          </w:p>
          <w:p w:rsidR="00C67A8B" w:rsidRPr="001231A4" w:rsidRDefault="00C67A8B" w:rsidP="008A1BB7">
            <w:pPr>
              <w:numPr>
                <w:ilvl w:val="0"/>
                <w:numId w:val="45"/>
              </w:numPr>
              <w:spacing w:after="0"/>
              <w:rPr>
                <w:sz w:val="16"/>
                <w:szCs w:val="16"/>
                <w:lang w:eastAsia="x-none"/>
              </w:rPr>
            </w:pPr>
            <w:r w:rsidRPr="001231A4">
              <w:rPr>
                <w:sz w:val="16"/>
                <w:szCs w:val="16"/>
                <w:lang w:eastAsia="x-none"/>
              </w:rPr>
              <w:t xml:space="preserve">Multiple SRS resources for positioning purposes can be used to determine the received UL </w:t>
            </w:r>
            <w:proofErr w:type="spellStart"/>
            <w:r w:rsidRPr="001231A4">
              <w:rPr>
                <w:sz w:val="16"/>
                <w:szCs w:val="16"/>
                <w:lang w:eastAsia="x-none"/>
              </w:rPr>
              <w:t>subframe</w:t>
            </w:r>
            <w:proofErr w:type="spellEnd"/>
            <w:r w:rsidRPr="001231A4">
              <w:rPr>
                <w:sz w:val="16"/>
                <w:szCs w:val="16"/>
                <w:lang w:eastAsia="x-none"/>
              </w:rPr>
              <w:t xml:space="preserve"> timing of the first arrival path of the UE. </w:t>
            </w:r>
          </w:p>
          <w:p w:rsidR="00C67A8B" w:rsidRPr="001231A4" w:rsidRDefault="00C67A8B" w:rsidP="008A1BB7">
            <w:pPr>
              <w:numPr>
                <w:ilvl w:val="0"/>
                <w:numId w:val="45"/>
              </w:numPr>
              <w:spacing w:after="0"/>
              <w:rPr>
                <w:sz w:val="16"/>
                <w:szCs w:val="16"/>
                <w:lang w:eastAsia="x-none"/>
              </w:rPr>
            </w:pPr>
            <w:r w:rsidRPr="00C44C3D">
              <w:rPr>
                <w:sz w:val="16"/>
                <w:szCs w:val="16"/>
                <w:lang w:eastAsia="x-none"/>
              </w:rPr>
              <w:t>FFS: The</w:t>
            </w:r>
            <w:r w:rsidRPr="001231A4">
              <w:rPr>
                <w:sz w:val="16"/>
                <w:szCs w:val="16"/>
                <w:lang w:eastAsia="x-none"/>
              </w:rPr>
              <w:t xml:space="preserve"> resource ID(s) or resource set ID(s) used for determining the timing of the UE and possibly the Rx beam used at the </w:t>
            </w:r>
            <w:proofErr w:type="spellStart"/>
            <w:r w:rsidRPr="001231A4">
              <w:rPr>
                <w:sz w:val="16"/>
                <w:szCs w:val="16"/>
                <w:lang w:eastAsia="x-none"/>
              </w:rPr>
              <w:t>gNB</w:t>
            </w:r>
            <w:proofErr w:type="spellEnd"/>
            <w:r w:rsidRPr="001231A4">
              <w:rPr>
                <w:sz w:val="16"/>
                <w:szCs w:val="16"/>
                <w:lang w:eastAsia="x-none"/>
              </w:rPr>
              <w:t xml:space="preserve"> in the </w:t>
            </w:r>
            <w:proofErr w:type="spellStart"/>
            <w:r w:rsidRPr="001231A4">
              <w:rPr>
                <w:sz w:val="16"/>
                <w:szCs w:val="16"/>
                <w:lang w:eastAsia="x-none"/>
              </w:rPr>
              <w:t>gNB</w:t>
            </w:r>
            <w:proofErr w:type="spellEnd"/>
            <w:r w:rsidRPr="001231A4">
              <w:rPr>
                <w:sz w:val="16"/>
                <w:szCs w:val="16"/>
                <w:lang w:eastAsia="x-none"/>
              </w:rPr>
              <w:t xml:space="preserve"> Rx-</w:t>
            </w:r>
            <w:proofErr w:type="spellStart"/>
            <w:r w:rsidRPr="001231A4">
              <w:rPr>
                <w:sz w:val="16"/>
                <w:szCs w:val="16"/>
                <w:lang w:eastAsia="x-none"/>
              </w:rPr>
              <w:t>Tx</w:t>
            </w:r>
            <w:proofErr w:type="spellEnd"/>
            <w:r w:rsidRPr="001231A4">
              <w:rPr>
                <w:sz w:val="16"/>
                <w:szCs w:val="16"/>
                <w:lang w:eastAsia="x-none"/>
              </w:rPr>
              <w:t xml:space="preserve"> time difference measurements can be requested for reporting in the measurement report.</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1231A4">
            <w:pPr>
              <w:spacing w:after="0"/>
              <w:rPr>
                <w:sz w:val="16"/>
                <w:szCs w:val="16"/>
              </w:rPr>
            </w:pPr>
            <w:r w:rsidRPr="001231A4">
              <w:rPr>
                <w:sz w:val="16"/>
                <w:szCs w:val="16"/>
              </w:rPr>
              <w:t xml:space="preserve">For FR1, </w:t>
            </w:r>
          </w:p>
          <w:p w:rsidR="00C67A8B" w:rsidRPr="001231A4" w:rsidRDefault="00C67A8B" w:rsidP="008A1BB7">
            <w:pPr>
              <w:numPr>
                <w:ilvl w:val="0"/>
                <w:numId w:val="46"/>
              </w:numPr>
              <w:spacing w:after="0"/>
              <w:rPr>
                <w:sz w:val="16"/>
                <w:szCs w:val="16"/>
                <w:lang w:eastAsia="x-none"/>
              </w:rPr>
            </w:pPr>
            <w:r w:rsidRPr="001231A4">
              <w:rPr>
                <w:sz w:val="16"/>
                <w:szCs w:val="16"/>
              </w:rPr>
              <w:t xml:space="preserve">The reference point for the Rx time of the </w:t>
            </w:r>
            <w:proofErr w:type="spellStart"/>
            <w:r w:rsidRPr="001231A4">
              <w:rPr>
                <w:sz w:val="16"/>
                <w:szCs w:val="16"/>
              </w:rPr>
              <w:t>gNB</w:t>
            </w:r>
            <w:proofErr w:type="spellEnd"/>
            <w:r w:rsidRPr="001231A4">
              <w:rPr>
                <w:sz w:val="16"/>
                <w:szCs w:val="16"/>
              </w:rPr>
              <w:t xml:space="preserve"> Rx-</w:t>
            </w:r>
            <w:proofErr w:type="spellStart"/>
            <w:r w:rsidRPr="001231A4">
              <w:rPr>
                <w:sz w:val="16"/>
                <w:szCs w:val="16"/>
              </w:rPr>
              <w:t>Tx</w:t>
            </w:r>
            <w:proofErr w:type="spellEnd"/>
            <w:r w:rsidRPr="001231A4">
              <w:rPr>
                <w:sz w:val="16"/>
                <w:szCs w:val="16"/>
              </w:rPr>
              <w:t xml:space="preserve"> time difference is the Rx antenna connector of the gNB</w:t>
            </w:r>
          </w:p>
          <w:p w:rsidR="00C67A8B" w:rsidRPr="001231A4" w:rsidRDefault="00C67A8B" w:rsidP="008A1BB7">
            <w:pPr>
              <w:numPr>
                <w:ilvl w:val="0"/>
                <w:numId w:val="46"/>
              </w:numPr>
              <w:spacing w:after="0"/>
              <w:rPr>
                <w:sz w:val="16"/>
                <w:szCs w:val="16"/>
                <w:lang w:eastAsia="x-none"/>
              </w:rPr>
            </w:pPr>
            <w:r w:rsidRPr="001231A4">
              <w:rPr>
                <w:sz w:val="16"/>
                <w:szCs w:val="16"/>
              </w:rPr>
              <w:t xml:space="preserve">The reference point for the </w:t>
            </w:r>
            <w:proofErr w:type="spellStart"/>
            <w:r w:rsidRPr="001231A4">
              <w:rPr>
                <w:sz w:val="16"/>
                <w:szCs w:val="16"/>
              </w:rPr>
              <w:t>Tx</w:t>
            </w:r>
            <w:proofErr w:type="spellEnd"/>
            <w:r w:rsidRPr="001231A4">
              <w:rPr>
                <w:sz w:val="16"/>
                <w:szCs w:val="16"/>
              </w:rPr>
              <w:t xml:space="preserve"> time of the </w:t>
            </w:r>
            <w:proofErr w:type="spellStart"/>
            <w:r w:rsidRPr="001231A4">
              <w:rPr>
                <w:sz w:val="16"/>
                <w:szCs w:val="16"/>
              </w:rPr>
              <w:t>gNB</w:t>
            </w:r>
            <w:proofErr w:type="spellEnd"/>
            <w:r w:rsidRPr="001231A4">
              <w:rPr>
                <w:sz w:val="16"/>
                <w:szCs w:val="16"/>
              </w:rPr>
              <w:t xml:space="preserve"> Rx-</w:t>
            </w:r>
            <w:proofErr w:type="spellStart"/>
            <w:r w:rsidRPr="001231A4">
              <w:rPr>
                <w:sz w:val="16"/>
                <w:szCs w:val="16"/>
              </w:rPr>
              <w:t>Tx</w:t>
            </w:r>
            <w:proofErr w:type="spellEnd"/>
            <w:r w:rsidRPr="001231A4">
              <w:rPr>
                <w:sz w:val="16"/>
                <w:szCs w:val="16"/>
              </w:rPr>
              <w:t xml:space="preserve"> time difference is the </w:t>
            </w:r>
            <w:proofErr w:type="spellStart"/>
            <w:r w:rsidRPr="001231A4">
              <w:rPr>
                <w:sz w:val="16"/>
                <w:szCs w:val="16"/>
              </w:rPr>
              <w:t>Tx</w:t>
            </w:r>
            <w:proofErr w:type="spellEnd"/>
            <w:r w:rsidRPr="001231A4">
              <w:rPr>
                <w:sz w:val="16"/>
                <w:szCs w:val="16"/>
              </w:rPr>
              <w:t xml:space="preserve"> antenna connector of the gNB</w:t>
            </w:r>
          </w:p>
          <w:p w:rsidR="00C67A8B" w:rsidRPr="001231A4" w:rsidRDefault="00C67A8B" w:rsidP="001231A4">
            <w:pPr>
              <w:spacing w:after="0"/>
              <w:rPr>
                <w:sz w:val="16"/>
                <w:szCs w:val="16"/>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1231A4">
            <w:pPr>
              <w:spacing w:after="0"/>
              <w:rPr>
                <w:sz w:val="16"/>
                <w:szCs w:val="16"/>
                <w:lang w:eastAsia="x-none"/>
              </w:rPr>
            </w:pPr>
            <w:r w:rsidRPr="001231A4">
              <w:rPr>
                <w:sz w:val="16"/>
                <w:szCs w:val="16"/>
                <w:lang w:eastAsia="x-none"/>
              </w:rPr>
              <w:t>UL SRS-RSRP for NR positioning is defined as the linear average over the power contributions (in [W]) of the resource elements of the antenna port that carry the UL SRS resource configured for RSRP measurements within the considered measurement frequency bandwidth in the configured measurement occasions</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8A1BB7">
            <w:pPr>
              <w:numPr>
                <w:ilvl w:val="0"/>
                <w:numId w:val="47"/>
              </w:numPr>
              <w:spacing w:after="0"/>
              <w:rPr>
                <w:sz w:val="16"/>
                <w:szCs w:val="16"/>
                <w:lang w:eastAsia="x-none"/>
              </w:rPr>
            </w:pPr>
            <w:r w:rsidRPr="001231A4">
              <w:rPr>
                <w:sz w:val="16"/>
                <w:szCs w:val="16"/>
                <w:lang w:eastAsia="x-none"/>
              </w:rPr>
              <w:t xml:space="preserve">For FR1, the reference point for the UL SRS-RSRP is the Rx antenna connector of the gNB. </w:t>
            </w:r>
          </w:p>
          <w:p w:rsidR="00C67A8B" w:rsidRPr="001231A4" w:rsidRDefault="00C67A8B" w:rsidP="008A1BB7">
            <w:pPr>
              <w:numPr>
                <w:ilvl w:val="0"/>
                <w:numId w:val="47"/>
              </w:numPr>
              <w:spacing w:after="0"/>
              <w:rPr>
                <w:sz w:val="16"/>
                <w:szCs w:val="16"/>
                <w:lang w:eastAsia="x-none"/>
              </w:rPr>
            </w:pPr>
            <w:r w:rsidRPr="001231A4">
              <w:rPr>
                <w:sz w:val="16"/>
                <w:szCs w:val="16"/>
                <w:lang w:eastAsia="x-none"/>
              </w:rPr>
              <w:t>For FR2, UL SRS-RSRP shall be measured based on the combined signal from antenna elements corresponding to a given receiver branch.</w:t>
            </w:r>
          </w:p>
          <w:p w:rsidR="00C67A8B" w:rsidRPr="001231A4" w:rsidRDefault="00C67A8B" w:rsidP="008A1BB7">
            <w:pPr>
              <w:numPr>
                <w:ilvl w:val="0"/>
                <w:numId w:val="47"/>
              </w:numPr>
              <w:spacing w:after="0"/>
              <w:rPr>
                <w:sz w:val="16"/>
                <w:szCs w:val="16"/>
                <w:lang w:eastAsia="x-none"/>
              </w:rPr>
            </w:pPr>
            <w:r w:rsidRPr="001231A4">
              <w:rPr>
                <w:sz w:val="16"/>
                <w:szCs w:val="16"/>
                <w:lang w:eastAsia="x-none"/>
              </w:rPr>
              <w:t>When receiver diversity is in use by the gNB to obtain the UL SRS-RSRP measurement, the reported UL SRS-RSRP value shall not be lower than the corresponding UL SRS -RSRP of any of the individual receiver branches</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8A1BB7">
            <w:pPr>
              <w:numPr>
                <w:ilvl w:val="0"/>
                <w:numId w:val="47"/>
              </w:numPr>
              <w:spacing w:after="0"/>
              <w:rPr>
                <w:sz w:val="16"/>
                <w:szCs w:val="16"/>
                <w:lang w:eastAsia="x-none"/>
              </w:rPr>
            </w:pPr>
            <w:proofErr w:type="spellStart"/>
            <w:r w:rsidRPr="001231A4">
              <w:rPr>
                <w:sz w:val="16"/>
                <w:szCs w:val="16"/>
                <w:lang w:eastAsia="x-none"/>
              </w:rPr>
              <w:t>AoA</w:t>
            </w:r>
            <w:proofErr w:type="spellEnd"/>
            <w:r w:rsidRPr="001231A4">
              <w:rPr>
                <w:sz w:val="16"/>
                <w:szCs w:val="16"/>
                <w:lang w:eastAsia="x-none"/>
              </w:rPr>
              <w:t xml:space="preserve"> (</w:t>
            </w:r>
            <m:oMath>
              <m:r>
                <m:rPr>
                  <m:sty m:val="p"/>
                </m:rPr>
                <w:rPr>
                  <w:rFonts w:ascii="Cambria Math" w:hAnsi="Cambria Math"/>
                  <w:sz w:val="16"/>
                  <w:szCs w:val="16"/>
                </w:rPr>
                <m:t>ϕ</m:t>
              </m:r>
            </m:oMath>
            <w:r w:rsidRPr="001231A4">
              <w:rPr>
                <w:sz w:val="16"/>
                <w:szCs w:val="16"/>
                <w:lang w:eastAsia="x-none"/>
              </w:rPr>
              <w:t>) and ZoA (</w:t>
            </w:r>
            <m:oMath>
              <m:r>
                <m:rPr>
                  <m:sty m:val="p"/>
                </m:rPr>
                <w:rPr>
                  <w:rFonts w:ascii="Cambria Math" w:hAnsi="Cambria Math"/>
                  <w:sz w:val="16"/>
                  <w:szCs w:val="16"/>
                </w:rPr>
                <m:t>θ</m:t>
              </m:r>
            </m:oMath>
            <w:r w:rsidRPr="001231A4">
              <w:rPr>
                <w:sz w:val="16"/>
                <w:szCs w:val="16"/>
                <w:lang w:eastAsia="x-none"/>
              </w:rPr>
              <w:t>) define the estimated angles of a user with respect to a reference direction which are determined at the TRP antenna for an UL channel corresponding to this UE.</w:t>
            </w:r>
          </w:p>
          <w:p w:rsidR="00C67A8B" w:rsidRPr="001231A4" w:rsidRDefault="00C67A8B" w:rsidP="001231A4">
            <w:pPr>
              <w:spacing w:after="0"/>
              <w:rPr>
                <w:sz w:val="16"/>
                <w:szCs w:val="16"/>
              </w:rPr>
            </w:pPr>
          </w:p>
          <w:p w:rsidR="00C67A8B" w:rsidRPr="001231A4" w:rsidRDefault="00C67A8B" w:rsidP="008A1BB7">
            <w:pPr>
              <w:numPr>
                <w:ilvl w:val="0"/>
                <w:numId w:val="47"/>
              </w:numPr>
              <w:spacing w:after="0"/>
              <w:rPr>
                <w:sz w:val="16"/>
                <w:szCs w:val="16"/>
                <w:lang w:eastAsia="x-none"/>
              </w:rPr>
            </w:pPr>
            <w:r w:rsidRPr="001231A4">
              <w:rPr>
                <w:sz w:val="16"/>
                <w:szCs w:val="16"/>
                <w:lang w:eastAsia="x-none"/>
              </w:rPr>
              <w:t xml:space="preserve">The reference directions can be defined according to either one of the following options (both options are supported in specifications) </w:t>
            </w:r>
          </w:p>
          <w:p w:rsidR="00C67A8B" w:rsidRPr="001231A4" w:rsidRDefault="00C67A8B" w:rsidP="001231A4">
            <w:pPr>
              <w:pStyle w:val="afb"/>
              <w:ind w:left="800"/>
              <w:rPr>
                <w:sz w:val="16"/>
                <w:szCs w:val="16"/>
              </w:rPr>
            </w:pPr>
          </w:p>
          <w:p w:rsidR="00C67A8B" w:rsidRPr="001231A4" w:rsidRDefault="00C67A8B" w:rsidP="008A1BB7">
            <w:pPr>
              <w:numPr>
                <w:ilvl w:val="1"/>
                <w:numId w:val="47"/>
              </w:numPr>
              <w:spacing w:after="0"/>
              <w:rPr>
                <w:sz w:val="16"/>
                <w:szCs w:val="16"/>
                <w:lang w:eastAsia="x-none"/>
              </w:rPr>
            </w:pPr>
            <w:r w:rsidRPr="001231A4">
              <w:rPr>
                <w:sz w:val="16"/>
                <w:szCs w:val="16"/>
                <w:lang w:eastAsia="x-none"/>
              </w:rPr>
              <w:t>Option 1:</w:t>
            </w:r>
          </w:p>
          <w:p w:rsidR="00C67A8B" w:rsidRPr="001231A4" w:rsidRDefault="00C67A8B" w:rsidP="001231A4">
            <w:pPr>
              <w:pStyle w:val="afb"/>
              <w:ind w:left="800"/>
              <w:rPr>
                <w:sz w:val="16"/>
                <w:szCs w:val="16"/>
              </w:rPr>
            </w:pPr>
          </w:p>
          <w:p w:rsidR="00C67A8B" w:rsidRPr="001231A4" w:rsidRDefault="00C67A8B" w:rsidP="008A1BB7">
            <w:pPr>
              <w:numPr>
                <w:ilvl w:val="2"/>
                <w:numId w:val="47"/>
              </w:numPr>
              <w:spacing w:after="0"/>
              <w:rPr>
                <w:sz w:val="16"/>
                <w:szCs w:val="16"/>
                <w:lang w:eastAsia="x-none"/>
              </w:rPr>
            </w:pPr>
            <w:r w:rsidRPr="001231A4">
              <w:rPr>
                <w:sz w:val="16"/>
                <w:szCs w:val="16"/>
              </w:rPr>
              <w:t xml:space="preserve">For </w:t>
            </w:r>
            <w:proofErr w:type="spellStart"/>
            <w:r w:rsidRPr="001231A4">
              <w:rPr>
                <w:sz w:val="16"/>
                <w:szCs w:val="16"/>
              </w:rPr>
              <w:t>AoA</w:t>
            </w:r>
            <w:proofErr w:type="spellEnd"/>
            <w:r w:rsidRPr="001231A4">
              <w:rPr>
                <w:sz w:val="16"/>
                <w:szCs w:val="16"/>
              </w:rPr>
              <w:t xml:space="preserve">, the geographical </w:t>
            </w:r>
            <w:proofErr w:type="gramStart"/>
            <w:r w:rsidRPr="001231A4">
              <w:rPr>
                <w:sz w:val="16"/>
                <w:szCs w:val="16"/>
              </w:rPr>
              <w:t>North</w:t>
            </w:r>
            <w:proofErr w:type="gramEnd"/>
            <w:r w:rsidRPr="001231A4">
              <w:rPr>
                <w:sz w:val="16"/>
                <w:szCs w:val="16"/>
              </w:rPr>
              <w:t>, positive in a counter-clockwise direction.</w:t>
            </w:r>
          </w:p>
          <w:p w:rsidR="00C67A8B" w:rsidRPr="001231A4" w:rsidRDefault="00C67A8B" w:rsidP="008A1BB7">
            <w:pPr>
              <w:numPr>
                <w:ilvl w:val="2"/>
                <w:numId w:val="47"/>
              </w:numPr>
              <w:spacing w:after="0"/>
              <w:rPr>
                <w:sz w:val="16"/>
                <w:szCs w:val="16"/>
                <w:lang w:eastAsia="x-none"/>
              </w:rPr>
            </w:pPr>
            <w:r w:rsidRPr="001231A4">
              <w:rPr>
                <w:sz w:val="16"/>
                <w:szCs w:val="16"/>
              </w:rPr>
              <w:t xml:space="preserve">For </w:t>
            </w:r>
            <w:proofErr w:type="spellStart"/>
            <w:r w:rsidRPr="001231A4">
              <w:rPr>
                <w:sz w:val="16"/>
                <w:szCs w:val="16"/>
              </w:rPr>
              <w:t>ZoA</w:t>
            </w:r>
            <w:proofErr w:type="spellEnd"/>
            <w:r w:rsidRPr="001231A4">
              <w:rPr>
                <w:sz w:val="16"/>
                <w:szCs w:val="16"/>
              </w:rPr>
              <w:t>, the zenith/vertical</w:t>
            </w:r>
          </w:p>
          <w:p w:rsidR="00C67A8B" w:rsidRPr="001231A4" w:rsidRDefault="00C67A8B" w:rsidP="008A1BB7">
            <w:pPr>
              <w:numPr>
                <w:ilvl w:val="3"/>
                <w:numId w:val="47"/>
              </w:numPr>
              <w:spacing w:after="0"/>
              <w:rPr>
                <w:sz w:val="16"/>
                <w:szCs w:val="16"/>
                <w:lang w:eastAsia="x-none"/>
              </w:rPr>
            </w:pPr>
            <w:r w:rsidRPr="001231A4">
              <w:rPr>
                <w:sz w:val="16"/>
                <w:szCs w:val="16"/>
              </w:rPr>
              <w:t xml:space="preserve">Note:  </w:t>
            </w:r>
            <m:oMath>
              <m:r>
                <m:rPr>
                  <m:sty m:val="p"/>
                </m:rPr>
                <w:rPr>
                  <w:rFonts w:ascii="Cambria Math" w:hAnsi="Cambria Math"/>
                  <w:sz w:val="16"/>
                  <w:szCs w:val="16"/>
                </w:rPr>
                <m:t>θ=0</m:t>
              </m:r>
            </m:oMath>
            <w:r w:rsidRPr="001231A4">
              <w:rPr>
                <w:sz w:val="16"/>
                <w:szCs w:val="16"/>
              </w:rPr>
              <w:t xml:space="preserve"> pointing to the zenith and </w:t>
            </w:r>
            <m:oMath>
              <m:r>
                <m:rPr>
                  <m:sty m:val="p"/>
                </m:rPr>
                <w:rPr>
                  <w:rFonts w:ascii="Cambria Math" w:hAnsi="Cambria Math"/>
                  <w:sz w:val="16"/>
                  <w:szCs w:val="16"/>
                </w:rPr>
                <m:t>θ=</m:t>
              </m:r>
              <m:sSup>
                <m:sSupPr>
                  <m:ctrlPr>
                    <w:rPr>
                      <w:rFonts w:ascii="Cambria Math" w:hAnsi="Cambria Math"/>
                      <w:sz w:val="16"/>
                      <w:szCs w:val="16"/>
                    </w:rPr>
                  </m:ctrlPr>
                </m:sSupPr>
                <m:e>
                  <m:r>
                    <m:rPr>
                      <m:sty m:val="p"/>
                    </m:rPr>
                    <w:rPr>
                      <w:rFonts w:ascii="Cambria Math" w:hAnsi="Cambria Math"/>
                      <w:sz w:val="16"/>
                      <w:szCs w:val="16"/>
                    </w:rPr>
                    <m:t>90</m:t>
                  </m:r>
                </m:e>
                <m:sup>
                  <m:r>
                    <m:rPr>
                      <m:sty m:val="p"/>
                    </m:rPr>
                    <w:rPr>
                      <w:rFonts w:ascii="Cambria Math" w:hAnsi="Cambria Math"/>
                      <w:sz w:val="16"/>
                      <w:szCs w:val="16"/>
                    </w:rPr>
                    <m:t>0</m:t>
                  </m:r>
                </m:sup>
              </m:sSup>
            </m:oMath>
            <w:r w:rsidRPr="001231A4">
              <w:rPr>
                <w:sz w:val="16"/>
                <w:szCs w:val="16"/>
              </w:rPr>
              <w:t xml:space="preserve"> pointing to the horizon.</w:t>
            </w:r>
          </w:p>
          <w:p w:rsidR="00C67A8B" w:rsidRPr="001231A4" w:rsidRDefault="00C67A8B" w:rsidP="001231A4">
            <w:pPr>
              <w:pStyle w:val="afb"/>
              <w:ind w:left="800"/>
              <w:jc w:val="both"/>
              <w:rPr>
                <w:sz w:val="16"/>
                <w:szCs w:val="16"/>
              </w:rPr>
            </w:pPr>
          </w:p>
          <w:p w:rsidR="00C67A8B" w:rsidRPr="001231A4" w:rsidRDefault="00C67A8B" w:rsidP="008A1BB7">
            <w:pPr>
              <w:numPr>
                <w:ilvl w:val="1"/>
                <w:numId w:val="47"/>
              </w:numPr>
              <w:spacing w:after="0"/>
              <w:rPr>
                <w:sz w:val="16"/>
                <w:szCs w:val="16"/>
              </w:rPr>
            </w:pPr>
            <w:r w:rsidRPr="001231A4">
              <w:rPr>
                <w:sz w:val="16"/>
                <w:szCs w:val="16"/>
                <w:lang w:eastAsia="x-none"/>
              </w:rPr>
              <w:t>Option 2:</w:t>
            </w:r>
          </w:p>
          <w:p w:rsidR="00C67A8B" w:rsidRPr="001231A4" w:rsidRDefault="00C67A8B" w:rsidP="008A1BB7">
            <w:pPr>
              <w:numPr>
                <w:ilvl w:val="2"/>
                <w:numId w:val="47"/>
              </w:numPr>
              <w:spacing w:after="0"/>
              <w:rPr>
                <w:sz w:val="16"/>
                <w:szCs w:val="16"/>
              </w:rPr>
            </w:pPr>
            <w:r w:rsidRPr="001231A4">
              <w:rPr>
                <w:sz w:val="16"/>
                <w:szCs w:val="16"/>
              </w:rPr>
              <w:t xml:space="preserve">For </w:t>
            </w:r>
            <w:proofErr w:type="spellStart"/>
            <w:r w:rsidRPr="001231A4">
              <w:rPr>
                <w:sz w:val="16"/>
                <w:szCs w:val="16"/>
              </w:rPr>
              <w:t>AoA</w:t>
            </w:r>
            <w:proofErr w:type="spellEnd"/>
            <w:r w:rsidRPr="001231A4">
              <w:rPr>
                <w:sz w:val="16"/>
                <w:szCs w:val="16"/>
              </w:rPr>
              <w:t xml:space="preserve"> and </w:t>
            </w:r>
            <w:proofErr w:type="spellStart"/>
            <w:r w:rsidRPr="001231A4">
              <w:rPr>
                <w:sz w:val="16"/>
                <w:szCs w:val="16"/>
              </w:rPr>
              <w:t>ZoA</w:t>
            </w:r>
            <w:proofErr w:type="spellEnd"/>
            <w:r w:rsidRPr="001231A4">
              <w:rPr>
                <w:sz w:val="16"/>
                <w:szCs w:val="16"/>
              </w:rPr>
              <w:t xml:space="preserve">, the reference direction is with respect to the Local Coordinate System (LCS) defined in TR 38.901. The translation of the GCS to LCS uses the set of angles </w:t>
            </w:r>
            <w:r w:rsidRPr="001231A4">
              <w:rPr>
                <w:sz w:val="16"/>
                <w:szCs w:val="16"/>
              </w:rPr>
              <w:sym w:font="Symbol" w:char="F061"/>
            </w:r>
            <w:r w:rsidRPr="001231A4">
              <w:rPr>
                <w:sz w:val="16"/>
                <w:szCs w:val="16"/>
              </w:rPr>
              <w:t xml:space="preserve"> (bearing angle), </w:t>
            </w:r>
            <w:r w:rsidRPr="001231A4">
              <w:rPr>
                <w:sz w:val="16"/>
                <w:szCs w:val="16"/>
              </w:rPr>
              <w:sym w:font="Symbol" w:char="F062"/>
            </w:r>
            <w:r w:rsidRPr="001231A4">
              <w:rPr>
                <w:sz w:val="16"/>
                <w:szCs w:val="16"/>
              </w:rPr>
              <w:t xml:space="preserve"> (</w:t>
            </w:r>
            <w:proofErr w:type="spellStart"/>
            <w:r w:rsidRPr="001231A4">
              <w:rPr>
                <w:sz w:val="16"/>
                <w:szCs w:val="16"/>
              </w:rPr>
              <w:t>downtilt</w:t>
            </w:r>
            <w:proofErr w:type="spellEnd"/>
            <w:r w:rsidRPr="001231A4">
              <w:rPr>
                <w:sz w:val="16"/>
                <w:szCs w:val="16"/>
              </w:rPr>
              <w:t xml:space="preserve"> angle),  </w:t>
            </w:r>
            <w:r w:rsidRPr="001231A4">
              <w:rPr>
                <w:sz w:val="16"/>
                <w:szCs w:val="16"/>
              </w:rPr>
              <w:sym w:font="Symbol" w:char="F067"/>
            </w:r>
            <w:r w:rsidRPr="001231A4">
              <w:rPr>
                <w:sz w:val="16"/>
                <w:szCs w:val="16"/>
              </w:rPr>
              <w:t xml:space="preserve"> (slant angle) which are reported</w:t>
            </w:r>
          </w:p>
          <w:p w:rsidR="00542E3D" w:rsidRPr="00542E3D" w:rsidRDefault="00542E3D" w:rsidP="000C78FF">
            <w:pPr>
              <w:rPr>
                <w:rFonts w:eastAsiaTheme="minorEastAsia"/>
                <w:sz w:val="16"/>
                <w:szCs w:val="16"/>
                <w:lang w:eastAsia="zh-CN"/>
              </w:rPr>
            </w:pPr>
          </w:p>
        </w:tc>
      </w:tr>
    </w:tbl>
    <w:p w:rsidR="00C67A8B" w:rsidRDefault="00C67A8B" w:rsidP="00C5268E">
      <w:pPr>
        <w:rPr>
          <w:rFonts w:eastAsiaTheme="minorEastAsia"/>
          <w:lang w:eastAsia="zh-CN"/>
        </w:rPr>
      </w:pPr>
    </w:p>
    <w:p w:rsidR="00542E3D" w:rsidRDefault="00542E3D" w:rsidP="00542E3D">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t xml:space="preserve">UE and </w:t>
      </w:r>
      <w:r w:rsidRPr="006B2146">
        <w:t>gNB measurements</w:t>
      </w:r>
      <w:r>
        <w:t xml:space="preserve"> </w:t>
      </w:r>
      <w:r>
        <w:rPr>
          <w:rFonts w:eastAsiaTheme="minorEastAsia"/>
          <w:lang w:eastAsia="zh-CN"/>
        </w:rPr>
        <w:t>for N</w:t>
      </w:r>
      <w:r w:rsidRPr="008C3404">
        <w:rPr>
          <w:rFonts w:eastAsia="宋体"/>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w:t>
      </w:r>
      <w:r w:rsidR="00F84B7A">
        <w:rPr>
          <w:rFonts w:eastAsiaTheme="minorEastAsia"/>
          <w:lang w:eastAsia="zh-CN"/>
        </w:rPr>
        <w:t>7</w:t>
      </w:r>
      <w:r w:rsidR="004E3474">
        <w:rPr>
          <w:rFonts w:eastAsiaTheme="minorEastAsia"/>
          <w:lang w:eastAsia="zh-CN"/>
        </w:rPr>
        <w:t>[3]</w:t>
      </w:r>
      <w:r>
        <w:rPr>
          <w:rFonts w:eastAsiaTheme="minorEastAsia"/>
          <w:lang w:eastAsia="zh-CN"/>
        </w:rPr>
        <w:t>:</w:t>
      </w:r>
    </w:p>
    <w:tbl>
      <w:tblPr>
        <w:tblStyle w:val="af4"/>
        <w:tblW w:w="0" w:type="auto"/>
        <w:tblLook w:val="04A0" w:firstRow="1" w:lastRow="0" w:firstColumn="1" w:lastColumn="0" w:noHBand="0" w:noVBand="1"/>
      </w:tblPr>
      <w:tblGrid>
        <w:gridCol w:w="9855"/>
      </w:tblGrid>
      <w:tr w:rsidR="00EA7B3D" w:rsidRPr="00FE11D4" w:rsidTr="00EA7B3D">
        <w:tc>
          <w:tcPr>
            <w:tcW w:w="9855" w:type="dxa"/>
          </w:tcPr>
          <w:p w:rsidR="00A86B25" w:rsidRPr="00FE11D4" w:rsidRDefault="00A86B25" w:rsidP="00A86B25">
            <w:pPr>
              <w:rPr>
                <w:sz w:val="16"/>
                <w:szCs w:val="16"/>
              </w:rPr>
            </w:pPr>
            <w:r w:rsidRPr="00FE11D4">
              <w:rPr>
                <w:sz w:val="16"/>
                <w:szCs w:val="16"/>
                <w:highlight w:val="green"/>
              </w:rPr>
              <w:t>Agreement:</w:t>
            </w:r>
          </w:p>
          <w:p w:rsidR="00A86B25" w:rsidRPr="00FE11D4" w:rsidRDefault="00A86B25" w:rsidP="008A1BB7">
            <w:pPr>
              <w:numPr>
                <w:ilvl w:val="0"/>
                <w:numId w:val="37"/>
              </w:numPr>
              <w:spacing w:after="0"/>
              <w:rPr>
                <w:sz w:val="16"/>
                <w:szCs w:val="16"/>
              </w:rPr>
            </w:pPr>
            <w:r w:rsidRPr="00FE11D4">
              <w:rPr>
                <w:sz w:val="16"/>
                <w:szCs w:val="16"/>
              </w:rPr>
              <w:t>For FR1, the reference point of the RSTD measurement is the Rx antenna connector of the UE</w:t>
            </w:r>
          </w:p>
          <w:p w:rsidR="00A86B25" w:rsidRPr="00FE11D4" w:rsidRDefault="00A86B25" w:rsidP="008A1BB7">
            <w:pPr>
              <w:numPr>
                <w:ilvl w:val="0"/>
                <w:numId w:val="37"/>
              </w:numPr>
              <w:spacing w:after="0"/>
              <w:rPr>
                <w:sz w:val="16"/>
                <w:szCs w:val="16"/>
              </w:rPr>
            </w:pPr>
            <w:r w:rsidRPr="00FE11D4">
              <w:rPr>
                <w:sz w:val="16"/>
                <w:szCs w:val="16"/>
              </w:rPr>
              <w:t xml:space="preserve">For FR2, RAN1 has considered the following options as the reference point of the RSTD measurement. The final decision is up to RAN4 on how to define the reference point of the RSTD measurement. </w:t>
            </w:r>
          </w:p>
          <w:p w:rsidR="00A86B25" w:rsidRPr="00FE11D4" w:rsidRDefault="00A86B25" w:rsidP="008A1BB7">
            <w:pPr>
              <w:numPr>
                <w:ilvl w:val="1"/>
                <w:numId w:val="37"/>
              </w:numPr>
              <w:spacing w:after="0"/>
              <w:rPr>
                <w:sz w:val="16"/>
                <w:szCs w:val="16"/>
              </w:rPr>
            </w:pPr>
            <w:r w:rsidRPr="00FE11D4">
              <w:rPr>
                <w:sz w:val="16"/>
                <w:szCs w:val="16"/>
              </w:rPr>
              <w:t>Option 1: the combined signal from antenna elements corresponding to a given receiver</w:t>
            </w:r>
          </w:p>
          <w:p w:rsidR="00A86B25" w:rsidRPr="00FE11D4" w:rsidRDefault="00A86B25" w:rsidP="008A1BB7">
            <w:pPr>
              <w:numPr>
                <w:ilvl w:val="1"/>
                <w:numId w:val="37"/>
              </w:numPr>
              <w:spacing w:after="0"/>
              <w:rPr>
                <w:sz w:val="16"/>
                <w:szCs w:val="16"/>
              </w:rPr>
            </w:pPr>
            <w:r w:rsidRPr="00FE11D4">
              <w:rPr>
                <w:sz w:val="16"/>
                <w:szCs w:val="16"/>
              </w:rPr>
              <w:t>Option 2: the Rx antenna of the UE</w:t>
            </w:r>
          </w:p>
          <w:p w:rsidR="00A86B25" w:rsidRPr="00FE11D4" w:rsidRDefault="00A86B25" w:rsidP="00A86B25">
            <w:pPr>
              <w:rPr>
                <w:sz w:val="16"/>
                <w:szCs w:val="16"/>
              </w:rPr>
            </w:pPr>
          </w:p>
          <w:p w:rsidR="00A86B25" w:rsidRPr="00FE11D4" w:rsidRDefault="00A86B25" w:rsidP="00A86B25">
            <w:pPr>
              <w:rPr>
                <w:sz w:val="16"/>
                <w:szCs w:val="16"/>
              </w:rPr>
            </w:pPr>
            <w:r w:rsidRPr="00FE11D4">
              <w:rPr>
                <w:sz w:val="16"/>
                <w:szCs w:val="16"/>
                <w:highlight w:val="green"/>
              </w:rPr>
              <w:t>Agreement:</w:t>
            </w:r>
          </w:p>
          <w:p w:rsidR="00A86B25" w:rsidRPr="00FE11D4" w:rsidRDefault="00A86B25" w:rsidP="00A86B25">
            <w:pPr>
              <w:rPr>
                <w:sz w:val="16"/>
                <w:szCs w:val="16"/>
              </w:rPr>
            </w:pPr>
            <w:r w:rsidRPr="00FE11D4">
              <w:rPr>
                <w:sz w:val="16"/>
                <w:szCs w:val="16"/>
              </w:rPr>
              <w:t>DL PRS-RSRP is defined as the linear average over the power contributions (in [W]) of the resource elements of the antenna port that carry a DL PRS resource configured for RSRP measurements within the considered measurement frequency bandwidth</w:t>
            </w:r>
          </w:p>
          <w:p w:rsidR="00A86B25" w:rsidRPr="00FE11D4" w:rsidRDefault="00A86B25" w:rsidP="008A1BB7">
            <w:pPr>
              <w:numPr>
                <w:ilvl w:val="0"/>
                <w:numId w:val="40"/>
              </w:numPr>
              <w:spacing w:after="0"/>
              <w:rPr>
                <w:sz w:val="16"/>
                <w:szCs w:val="16"/>
              </w:rPr>
            </w:pPr>
            <w:r w:rsidRPr="00BC2961">
              <w:rPr>
                <w:sz w:val="16"/>
                <w:szCs w:val="16"/>
                <w:highlight w:val="yellow"/>
              </w:rPr>
              <w:t>FFS:</w:t>
            </w:r>
            <w:r w:rsidRPr="00FE11D4">
              <w:rPr>
                <w:sz w:val="16"/>
                <w:szCs w:val="16"/>
              </w:rPr>
              <w:t xml:space="preserve"> DL PRS-RSRP for 2 ports, if 2 port transmission of a DL PRS is agreed.</w:t>
            </w:r>
          </w:p>
          <w:p w:rsidR="00A86B25" w:rsidRPr="00FE11D4" w:rsidRDefault="00A86B25" w:rsidP="00A86B25">
            <w:pPr>
              <w:rPr>
                <w:sz w:val="16"/>
                <w:szCs w:val="16"/>
              </w:rPr>
            </w:pPr>
          </w:p>
          <w:p w:rsidR="00A86B25" w:rsidRPr="00FE11D4" w:rsidRDefault="00A86B25" w:rsidP="00A86B25">
            <w:pPr>
              <w:rPr>
                <w:sz w:val="16"/>
                <w:szCs w:val="16"/>
              </w:rPr>
            </w:pPr>
            <w:r w:rsidRPr="00FE11D4">
              <w:rPr>
                <w:sz w:val="16"/>
                <w:szCs w:val="16"/>
                <w:highlight w:val="green"/>
              </w:rPr>
              <w:lastRenderedPageBreak/>
              <w:t>Agreement:</w:t>
            </w:r>
          </w:p>
          <w:p w:rsidR="00A86B25" w:rsidRPr="00FE11D4" w:rsidRDefault="00A86B25" w:rsidP="008A1BB7">
            <w:pPr>
              <w:numPr>
                <w:ilvl w:val="0"/>
                <w:numId w:val="39"/>
              </w:numPr>
              <w:spacing w:after="0"/>
              <w:rPr>
                <w:sz w:val="16"/>
                <w:szCs w:val="16"/>
              </w:rPr>
            </w:pPr>
            <w:r w:rsidRPr="00FE11D4">
              <w:rPr>
                <w:sz w:val="16"/>
                <w:szCs w:val="16"/>
              </w:rPr>
              <w:t>Support reporting separate metric(s) corresponding to quality of each of the following measurements</w:t>
            </w:r>
          </w:p>
          <w:p w:rsidR="00A86B25" w:rsidRPr="00FE11D4" w:rsidRDefault="00A86B25" w:rsidP="008A1BB7">
            <w:pPr>
              <w:numPr>
                <w:ilvl w:val="0"/>
                <w:numId w:val="38"/>
              </w:numPr>
              <w:spacing w:after="0"/>
              <w:rPr>
                <w:sz w:val="16"/>
                <w:szCs w:val="16"/>
              </w:rPr>
            </w:pPr>
            <w:r w:rsidRPr="00FE11D4">
              <w:rPr>
                <w:sz w:val="16"/>
                <w:szCs w:val="16"/>
              </w:rPr>
              <w:t>RSTD</w:t>
            </w:r>
          </w:p>
          <w:p w:rsidR="00A86B25" w:rsidRPr="00FE11D4" w:rsidRDefault="00A86B25" w:rsidP="008A1BB7">
            <w:pPr>
              <w:numPr>
                <w:ilvl w:val="0"/>
                <w:numId w:val="38"/>
              </w:numPr>
              <w:spacing w:after="0"/>
              <w:rPr>
                <w:sz w:val="16"/>
                <w:szCs w:val="16"/>
              </w:rPr>
            </w:pPr>
            <w:r w:rsidRPr="00FE11D4">
              <w:rPr>
                <w:sz w:val="16"/>
                <w:szCs w:val="16"/>
              </w:rPr>
              <w:t>UE Rx-</w:t>
            </w:r>
            <w:proofErr w:type="spellStart"/>
            <w:r w:rsidRPr="00FE11D4">
              <w:rPr>
                <w:sz w:val="16"/>
                <w:szCs w:val="16"/>
              </w:rPr>
              <w:t>Tx</w:t>
            </w:r>
            <w:proofErr w:type="spellEnd"/>
            <w:r w:rsidRPr="00FE11D4">
              <w:rPr>
                <w:sz w:val="16"/>
                <w:szCs w:val="16"/>
              </w:rPr>
              <w:t xml:space="preserve"> time difference</w:t>
            </w:r>
          </w:p>
          <w:p w:rsidR="00A86B25" w:rsidRPr="00FE11D4" w:rsidRDefault="00A86B25" w:rsidP="008A1BB7">
            <w:pPr>
              <w:numPr>
                <w:ilvl w:val="0"/>
                <w:numId w:val="38"/>
              </w:numPr>
              <w:spacing w:after="0"/>
              <w:rPr>
                <w:sz w:val="16"/>
                <w:szCs w:val="16"/>
              </w:rPr>
            </w:pPr>
            <w:r w:rsidRPr="00FE11D4">
              <w:rPr>
                <w:sz w:val="16"/>
                <w:szCs w:val="16"/>
              </w:rPr>
              <w:t>UL-RTOA</w:t>
            </w:r>
          </w:p>
          <w:p w:rsidR="00A86B25" w:rsidRPr="00FE11D4" w:rsidRDefault="00A86B25" w:rsidP="008A1BB7">
            <w:pPr>
              <w:numPr>
                <w:ilvl w:val="0"/>
                <w:numId w:val="38"/>
              </w:numPr>
              <w:spacing w:after="0"/>
              <w:rPr>
                <w:sz w:val="16"/>
                <w:szCs w:val="16"/>
              </w:rPr>
            </w:pPr>
            <w:proofErr w:type="spellStart"/>
            <w:r w:rsidRPr="00FE11D4">
              <w:rPr>
                <w:sz w:val="16"/>
                <w:szCs w:val="16"/>
              </w:rPr>
              <w:t>gNB</w:t>
            </w:r>
            <w:proofErr w:type="spellEnd"/>
            <w:r w:rsidRPr="00FE11D4">
              <w:rPr>
                <w:sz w:val="16"/>
                <w:szCs w:val="16"/>
              </w:rPr>
              <w:t xml:space="preserve"> Rx-</w:t>
            </w:r>
            <w:proofErr w:type="spellStart"/>
            <w:r w:rsidRPr="00FE11D4">
              <w:rPr>
                <w:sz w:val="16"/>
                <w:szCs w:val="16"/>
              </w:rPr>
              <w:t>Tx</w:t>
            </w:r>
            <w:proofErr w:type="spellEnd"/>
            <w:r w:rsidRPr="00FE11D4">
              <w:rPr>
                <w:sz w:val="16"/>
                <w:szCs w:val="16"/>
              </w:rPr>
              <w:t xml:space="preserve"> time difference</w:t>
            </w:r>
          </w:p>
          <w:p w:rsidR="00A86B25" w:rsidRPr="00FE11D4" w:rsidRDefault="00A86B25" w:rsidP="008A1BB7">
            <w:pPr>
              <w:numPr>
                <w:ilvl w:val="0"/>
                <w:numId w:val="38"/>
              </w:numPr>
              <w:spacing w:after="0"/>
              <w:rPr>
                <w:sz w:val="16"/>
                <w:szCs w:val="16"/>
              </w:rPr>
            </w:pPr>
            <w:r w:rsidRPr="00FE11D4">
              <w:rPr>
                <w:sz w:val="16"/>
                <w:szCs w:val="16"/>
              </w:rPr>
              <w:t>UL angle of arrival, including the azimuth of arrival (</w:t>
            </w:r>
            <w:proofErr w:type="spellStart"/>
            <w:r w:rsidRPr="00FE11D4">
              <w:rPr>
                <w:sz w:val="16"/>
                <w:szCs w:val="16"/>
              </w:rPr>
              <w:t>AoA</w:t>
            </w:r>
            <w:proofErr w:type="spellEnd"/>
            <w:r w:rsidRPr="00FE11D4">
              <w:rPr>
                <w:sz w:val="16"/>
                <w:szCs w:val="16"/>
              </w:rPr>
              <w:t>) and the zenith of arrival (</w:t>
            </w:r>
            <w:proofErr w:type="spellStart"/>
            <w:r w:rsidRPr="00FE11D4">
              <w:rPr>
                <w:sz w:val="16"/>
                <w:szCs w:val="16"/>
              </w:rPr>
              <w:t>ZoA</w:t>
            </w:r>
            <w:proofErr w:type="spellEnd"/>
            <w:r w:rsidRPr="00FE11D4">
              <w:rPr>
                <w:sz w:val="16"/>
                <w:szCs w:val="16"/>
              </w:rPr>
              <w:t>)</w:t>
            </w:r>
          </w:p>
          <w:p w:rsidR="00A86B25" w:rsidRPr="00FE11D4" w:rsidRDefault="00A86B25" w:rsidP="008A1BB7">
            <w:pPr>
              <w:numPr>
                <w:ilvl w:val="0"/>
                <w:numId w:val="39"/>
              </w:numPr>
              <w:spacing w:after="0"/>
              <w:rPr>
                <w:sz w:val="16"/>
                <w:szCs w:val="16"/>
              </w:rPr>
            </w:pPr>
            <w:r w:rsidRPr="00BC2961">
              <w:rPr>
                <w:sz w:val="16"/>
                <w:szCs w:val="16"/>
                <w:highlight w:val="yellow"/>
              </w:rPr>
              <w:t>FFS:</w:t>
            </w:r>
            <w:r w:rsidRPr="00FE11D4">
              <w:rPr>
                <w:sz w:val="16"/>
                <w:szCs w:val="16"/>
              </w:rPr>
              <w:t xml:space="preserve"> The details of these quality metrics</w:t>
            </w:r>
          </w:p>
          <w:p w:rsidR="00C80E09" w:rsidRPr="00FE11D4" w:rsidRDefault="00C80E09" w:rsidP="001231A4">
            <w:pPr>
              <w:spacing w:after="0"/>
              <w:rPr>
                <w:rFonts w:eastAsiaTheme="minorEastAsia"/>
                <w:sz w:val="16"/>
                <w:szCs w:val="16"/>
                <w:lang w:eastAsia="zh-CN"/>
              </w:rPr>
            </w:pPr>
          </w:p>
        </w:tc>
      </w:tr>
    </w:tbl>
    <w:p w:rsidR="00EA7B3D" w:rsidRDefault="00EA7B3D" w:rsidP="00C5268E">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0E0BCB">
        <w:rPr>
          <w:rFonts w:eastAsiaTheme="minorEastAsia"/>
          <w:lang w:eastAsia="zh-CN"/>
        </w:rPr>
        <w:t xml:space="preserve">further discuss the </w:t>
      </w:r>
      <w:r w:rsidR="005438D3">
        <w:rPr>
          <w:lang w:val="en-US" w:eastAsia="ko-KR"/>
        </w:rPr>
        <w:t xml:space="preserve">UE and </w:t>
      </w:r>
      <w:r w:rsidR="00BC5898">
        <w:rPr>
          <w:lang w:val="en-US" w:eastAsia="ko-KR"/>
        </w:rPr>
        <w:t xml:space="preserve">gNB measurements for </w:t>
      </w:r>
      <w:r w:rsidR="00563984">
        <w:rPr>
          <w:lang w:val="en-US" w:eastAsia="ko-KR"/>
        </w:rPr>
        <w:t>NR positioning</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092C16" w:rsidRPr="00D54B95" w:rsidRDefault="00F712D5" w:rsidP="00740B54">
      <w:pPr>
        <w:pStyle w:val="10"/>
        <w:rPr>
          <w:lang w:val="en-US"/>
        </w:rPr>
      </w:pPr>
      <w:r w:rsidRPr="00D54B95">
        <w:rPr>
          <w:lang w:val="en-US"/>
        </w:rPr>
        <w:t xml:space="preserve">Rel-15 </w:t>
      </w:r>
      <w:r w:rsidR="00BE47C8" w:rsidRPr="00D54B95">
        <w:rPr>
          <w:lang w:val="en-US"/>
        </w:rPr>
        <w:t xml:space="preserve">UE </w:t>
      </w:r>
      <w:r w:rsidR="00307B8F" w:rsidRPr="00D54B95">
        <w:rPr>
          <w:rFonts w:eastAsiaTheme="minorEastAsia" w:hint="eastAsia"/>
          <w:lang w:val="en-US" w:eastAsia="zh-CN"/>
        </w:rPr>
        <w:t>m</w:t>
      </w:r>
      <w:r w:rsidRPr="00D54B95">
        <w:rPr>
          <w:lang w:val="en-US"/>
        </w:rPr>
        <w:t>easurements for E-CID</w:t>
      </w:r>
    </w:p>
    <w:p w:rsidR="00F712D5" w:rsidRDefault="002D5CF7" w:rsidP="00F712D5">
      <w:pPr>
        <w:rPr>
          <w:lang w:val="en-US" w:eastAsia="en-US"/>
        </w:rPr>
      </w:pPr>
      <w:r>
        <w:rPr>
          <w:lang w:val="en-US" w:eastAsia="en-US"/>
        </w:rPr>
        <w:t xml:space="preserve">The following agreement was made in RAN1#98 </w:t>
      </w:r>
      <w:proofErr w:type="gramStart"/>
      <w:r w:rsidR="00BC2961">
        <w:rPr>
          <w:lang w:val="en-US" w:eastAsia="en-US"/>
        </w:rPr>
        <w:t>about  E</w:t>
      </w:r>
      <w:proofErr w:type="gramEnd"/>
      <w:r w:rsidR="00BC2961">
        <w:rPr>
          <w:lang w:val="en-US" w:eastAsia="en-US"/>
        </w:rPr>
        <w:t>-CID</w:t>
      </w:r>
      <w:r w:rsidR="001071A4">
        <w:rPr>
          <w:lang w:val="en-US" w:eastAsia="en-US"/>
        </w:rPr>
        <w:t xml:space="preserve"> </w:t>
      </w:r>
      <w:r w:rsidR="004E3474">
        <w:rPr>
          <w:lang w:val="en-US" w:eastAsia="en-US"/>
        </w:rPr>
        <w:t>[2]</w:t>
      </w:r>
      <w:r w:rsidR="00BC2961">
        <w:rPr>
          <w:lang w:val="en-US" w:eastAsia="en-US"/>
        </w:rPr>
        <w:t>:</w:t>
      </w:r>
    </w:p>
    <w:tbl>
      <w:tblPr>
        <w:tblStyle w:val="af4"/>
        <w:tblW w:w="0" w:type="auto"/>
        <w:tblLook w:val="04A0" w:firstRow="1" w:lastRow="0" w:firstColumn="1" w:lastColumn="0" w:noHBand="0" w:noVBand="1"/>
      </w:tblPr>
      <w:tblGrid>
        <w:gridCol w:w="9855"/>
      </w:tblGrid>
      <w:tr w:rsidR="002D5CF7" w:rsidTr="002D5CF7">
        <w:tc>
          <w:tcPr>
            <w:tcW w:w="9855" w:type="dxa"/>
          </w:tcPr>
          <w:p w:rsidR="000C78FF" w:rsidRDefault="000C78FF" w:rsidP="000C78FF">
            <w:pPr>
              <w:rPr>
                <w:lang w:eastAsia="x-none"/>
              </w:rPr>
            </w:pPr>
            <w:r w:rsidRPr="007C4EE8">
              <w:rPr>
                <w:highlight w:val="green"/>
                <w:lang w:eastAsia="x-none"/>
              </w:rPr>
              <w:t>Agreement:</w:t>
            </w:r>
          </w:p>
          <w:p w:rsidR="000C78FF" w:rsidRDefault="000C78FF" w:rsidP="000C78FF">
            <w:pPr>
              <w:rPr>
                <w:lang w:eastAsia="x-none"/>
              </w:rPr>
            </w:pPr>
            <w:r>
              <w:rPr>
                <w:lang w:eastAsia="x-none"/>
              </w:rPr>
              <w:t>Inform RAN2 of the following:</w:t>
            </w:r>
          </w:p>
          <w:p w:rsidR="000C78FF" w:rsidRDefault="000C78FF" w:rsidP="008A1BB7">
            <w:pPr>
              <w:numPr>
                <w:ilvl w:val="0"/>
                <w:numId w:val="48"/>
              </w:numPr>
              <w:spacing w:after="0"/>
              <w:rPr>
                <w:lang w:eastAsia="x-none"/>
              </w:rPr>
            </w:pPr>
            <w:r w:rsidRPr="00C2664F">
              <w:rPr>
                <w:lang w:eastAsia="x-none"/>
              </w:rPr>
              <w:t xml:space="preserve">It is RAN1 understanding that discussion on mapping of positioning techniques to reference signals and measurements is out of RAN1 scope and therefore RAN1 does not intend to define such mapping. </w:t>
            </w:r>
          </w:p>
          <w:p w:rsidR="000C78FF" w:rsidRPr="00C2664F" w:rsidRDefault="000C78FF" w:rsidP="008A1BB7">
            <w:pPr>
              <w:numPr>
                <w:ilvl w:val="1"/>
                <w:numId w:val="48"/>
              </w:numPr>
              <w:spacing w:after="0"/>
              <w:rPr>
                <w:lang w:eastAsia="x-none"/>
              </w:rPr>
            </w:pPr>
            <w:r w:rsidRPr="00C2664F">
              <w:rPr>
                <w:lang w:eastAsia="x-none"/>
              </w:rPr>
              <w:t>It is RAN1 understanding that RAN2 will define signalling that can support any RAT dependent positioning technique including hybrid RAT dependent positioning solutions</w:t>
            </w:r>
          </w:p>
          <w:p w:rsidR="000C78FF" w:rsidRPr="00C2664F" w:rsidRDefault="000C78FF" w:rsidP="008A1BB7">
            <w:pPr>
              <w:numPr>
                <w:ilvl w:val="0"/>
                <w:numId w:val="48"/>
              </w:numPr>
              <w:spacing w:after="0"/>
              <w:rPr>
                <w:lang w:eastAsia="x-none"/>
              </w:rPr>
            </w:pPr>
            <w:r w:rsidRPr="00C2664F">
              <w:rPr>
                <w:lang w:eastAsia="x-none"/>
              </w:rPr>
              <w:t>RAN1 agreed on the tables below that provide mapping between reference signals and measurements based on the latest status of RAN1 discussion</w:t>
            </w:r>
          </w:p>
          <w:p w:rsidR="000C78FF" w:rsidRDefault="000C78FF" w:rsidP="008A1BB7">
            <w:pPr>
              <w:numPr>
                <w:ilvl w:val="1"/>
                <w:numId w:val="48"/>
              </w:numPr>
              <w:spacing w:after="0"/>
              <w:rPr>
                <w:lang w:eastAsia="x-none"/>
              </w:rPr>
            </w:pPr>
            <w:r w:rsidRPr="00C2664F">
              <w:rPr>
                <w:lang w:eastAsia="x-none"/>
              </w:rPr>
              <w:t>The positioning techniques are indicated for information purpose as examples and do not intend to influence higher layer signalling to be developed by RAN2</w:t>
            </w:r>
          </w:p>
          <w:p w:rsidR="000C78FF" w:rsidRDefault="000C78FF" w:rsidP="008A1BB7">
            <w:pPr>
              <w:numPr>
                <w:ilvl w:val="1"/>
                <w:numId w:val="48"/>
              </w:numPr>
              <w:spacing w:after="0"/>
              <w:rPr>
                <w:lang w:eastAsia="x-none"/>
              </w:rPr>
            </w:pPr>
            <w:r>
              <w:rPr>
                <w:lang w:eastAsia="x-none"/>
              </w:rPr>
              <w:t xml:space="preserve">Note: Table will be modified in the future if </w:t>
            </w:r>
            <w:r w:rsidRPr="00C2664F">
              <w:rPr>
                <w:lang w:eastAsia="x-none"/>
              </w:rPr>
              <w:t xml:space="preserve">additional reference signals for UE/gNB measurements </w:t>
            </w:r>
            <w:r>
              <w:rPr>
                <w:lang w:eastAsia="x-none"/>
              </w:rPr>
              <w:t>are agreed</w:t>
            </w:r>
          </w:p>
          <w:p w:rsidR="00F03AB7" w:rsidRDefault="00F03AB7" w:rsidP="008A1BB7">
            <w:pPr>
              <w:numPr>
                <w:ilvl w:val="1"/>
                <w:numId w:val="48"/>
              </w:numPr>
              <w:spacing w:after="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0C78FF" w:rsidRPr="008A6088" w:rsidTr="00B54592">
              <w:trPr>
                <w:jc w:val="center"/>
              </w:trPr>
              <w:tc>
                <w:tcPr>
                  <w:tcW w:w="2455" w:type="dxa"/>
                  <w:tcBorders>
                    <w:bottom w:val="single" w:sz="4" w:space="0" w:color="auto"/>
                  </w:tcBorders>
                  <w:shd w:val="clear" w:color="auto" w:fill="FFE599"/>
                  <w:vAlign w:val="center"/>
                </w:tcPr>
                <w:p w:rsidR="000C78FF" w:rsidRPr="0080688C" w:rsidRDefault="000C78FF" w:rsidP="00B54592">
                  <w:pPr>
                    <w:pStyle w:val="3GPPText"/>
                    <w:spacing w:before="0" w:after="0" w:line="240" w:lineRule="auto"/>
                    <w:jc w:val="center"/>
                    <w:rPr>
                      <w:b/>
                      <w:sz w:val="18"/>
                    </w:rPr>
                  </w:pPr>
                  <w:r w:rsidRPr="0080688C">
                    <w:rPr>
                      <w:b/>
                      <w:sz w:val="18"/>
                    </w:rPr>
                    <w:t>DL/UL Reference Signals</w:t>
                  </w:r>
                </w:p>
              </w:tc>
              <w:tc>
                <w:tcPr>
                  <w:tcW w:w="2455" w:type="dxa"/>
                  <w:tcBorders>
                    <w:bottom w:val="single" w:sz="4" w:space="0" w:color="auto"/>
                  </w:tcBorders>
                  <w:shd w:val="clear" w:color="auto" w:fill="FFE599"/>
                  <w:vAlign w:val="center"/>
                </w:tcPr>
                <w:p w:rsidR="000C78FF" w:rsidRPr="0080688C" w:rsidRDefault="000C78FF" w:rsidP="00B54592">
                  <w:pPr>
                    <w:pStyle w:val="3GPPText"/>
                    <w:spacing w:before="0" w:after="0" w:line="240" w:lineRule="auto"/>
                    <w:jc w:val="center"/>
                    <w:rPr>
                      <w:b/>
                      <w:sz w:val="18"/>
                    </w:rPr>
                  </w:pPr>
                  <w:r w:rsidRPr="0080688C">
                    <w:rPr>
                      <w:b/>
                      <w:sz w:val="18"/>
                    </w:rPr>
                    <w:t>UE Measurements</w:t>
                  </w:r>
                </w:p>
              </w:tc>
              <w:tc>
                <w:tcPr>
                  <w:tcW w:w="2456" w:type="dxa"/>
                  <w:tcBorders>
                    <w:bottom w:val="single" w:sz="4" w:space="0" w:color="auto"/>
                  </w:tcBorders>
                  <w:shd w:val="clear" w:color="auto" w:fill="FFE599"/>
                </w:tcPr>
                <w:p w:rsidR="000C78FF" w:rsidRPr="0080688C" w:rsidRDefault="000C78FF" w:rsidP="00B54592">
                  <w:pPr>
                    <w:pStyle w:val="3GPPText"/>
                    <w:spacing w:before="0" w:after="0" w:line="240" w:lineRule="auto"/>
                    <w:jc w:val="center"/>
                    <w:rPr>
                      <w:b/>
                      <w:sz w:val="18"/>
                    </w:rPr>
                  </w:pPr>
                  <w:r w:rsidRPr="0080688C">
                    <w:rPr>
                      <w:b/>
                      <w:sz w:val="18"/>
                    </w:rPr>
                    <w:t>To facilitate support of the following positioning techniques</w:t>
                  </w:r>
                </w:p>
              </w:tc>
            </w:tr>
            <w:tr w:rsidR="000C78FF" w:rsidRPr="008A6088" w:rsidTr="00B54592">
              <w:trPr>
                <w:trHeight w:val="185"/>
                <w:jc w:val="center"/>
              </w:trPr>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Rel.16 DL PRS</w:t>
                  </w:r>
                </w:p>
              </w:tc>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DL RSTD</w:t>
                  </w:r>
                </w:p>
              </w:tc>
              <w:tc>
                <w:tcPr>
                  <w:tcW w:w="2456" w:type="dxa"/>
                  <w:shd w:val="clear" w:color="auto" w:fill="E2EFD9"/>
                </w:tcPr>
                <w:p w:rsidR="000C78FF" w:rsidRPr="0080688C" w:rsidRDefault="000C78FF" w:rsidP="00B54592">
                  <w:pPr>
                    <w:pStyle w:val="3GPPText"/>
                    <w:spacing w:before="0" w:after="0" w:line="240" w:lineRule="auto"/>
                    <w:jc w:val="center"/>
                    <w:rPr>
                      <w:sz w:val="20"/>
                    </w:rPr>
                  </w:pPr>
                  <w:r w:rsidRPr="0080688C">
                    <w:rPr>
                      <w:sz w:val="20"/>
                    </w:rPr>
                    <w:t>DL-TDOA</w:t>
                  </w:r>
                </w:p>
              </w:tc>
            </w:tr>
            <w:tr w:rsidR="000C78FF" w:rsidRPr="008A6088" w:rsidTr="00B54592">
              <w:trPr>
                <w:trHeight w:val="215"/>
                <w:jc w:val="center"/>
              </w:trPr>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Rel.16 DL PRS</w:t>
                  </w:r>
                </w:p>
              </w:tc>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DL PRS RSRP</w:t>
                  </w:r>
                </w:p>
              </w:tc>
              <w:tc>
                <w:tcPr>
                  <w:tcW w:w="2456" w:type="dxa"/>
                  <w:shd w:val="clear" w:color="auto" w:fill="E2EFD9"/>
                </w:tcPr>
                <w:p w:rsidR="000C78FF" w:rsidRPr="0080688C" w:rsidRDefault="000C78FF" w:rsidP="00B54592">
                  <w:pPr>
                    <w:pStyle w:val="3GPPText"/>
                    <w:spacing w:before="0" w:after="0" w:line="240" w:lineRule="auto"/>
                    <w:jc w:val="center"/>
                    <w:rPr>
                      <w:sz w:val="20"/>
                    </w:rPr>
                  </w:pPr>
                  <w:r w:rsidRPr="0080688C">
                    <w:rPr>
                      <w:sz w:val="20"/>
                    </w:rPr>
                    <w:t>DL-TDOA, DL-</w:t>
                  </w:r>
                  <w:proofErr w:type="spellStart"/>
                  <w:r w:rsidRPr="0080688C">
                    <w:rPr>
                      <w:sz w:val="20"/>
                    </w:rPr>
                    <w:t>AoD</w:t>
                  </w:r>
                  <w:proofErr w:type="spellEnd"/>
                  <w:r w:rsidRPr="0080688C">
                    <w:rPr>
                      <w:sz w:val="20"/>
                    </w:rPr>
                    <w:t>, Multi-RTT</w:t>
                  </w:r>
                </w:p>
              </w:tc>
            </w:tr>
            <w:tr w:rsidR="000C78FF" w:rsidRPr="008A6088" w:rsidTr="00B54592">
              <w:trPr>
                <w:trHeight w:val="246"/>
                <w:jc w:val="center"/>
              </w:trPr>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 xml:space="preserve">Rel.16 DL PRS / Rel.16 SRS for positioning </w:t>
                  </w:r>
                </w:p>
              </w:tc>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UE Rx-</w:t>
                  </w:r>
                  <w:proofErr w:type="spellStart"/>
                  <w:r w:rsidRPr="0080688C">
                    <w:rPr>
                      <w:sz w:val="20"/>
                    </w:rPr>
                    <w:t>Tx</w:t>
                  </w:r>
                  <w:proofErr w:type="spellEnd"/>
                  <w:r w:rsidRPr="0080688C">
                    <w:rPr>
                      <w:sz w:val="20"/>
                    </w:rPr>
                    <w:t xml:space="preserve"> time difference</w:t>
                  </w:r>
                </w:p>
              </w:tc>
              <w:tc>
                <w:tcPr>
                  <w:tcW w:w="2456" w:type="dxa"/>
                  <w:shd w:val="clear" w:color="auto" w:fill="E2EFD9"/>
                </w:tcPr>
                <w:p w:rsidR="000C78FF" w:rsidRPr="0080688C" w:rsidRDefault="000C78FF" w:rsidP="00B54592">
                  <w:pPr>
                    <w:pStyle w:val="3GPPText"/>
                    <w:spacing w:before="0" w:after="0" w:line="240" w:lineRule="auto"/>
                    <w:jc w:val="center"/>
                    <w:rPr>
                      <w:sz w:val="20"/>
                    </w:rPr>
                  </w:pPr>
                  <w:r w:rsidRPr="0080688C">
                    <w:rPr>
                      <w:sz w:val="20"/>
                    </w:rPr>
                    <w:t>Multi-RTT</w:t>
                  </w:r>
                </w:p>
              </w:tc>
            </w:tr>
            <w:tr w:rsidR="000C78FF" w:rsidRPr="008A6088" w:rsidTr="00B54592">
              <w:trPr>
                <w:trHeight w:val="246"/>
                <w:jc w:val="center"/>
              </w:trPr>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Rel. 15 SSB / CSI-RS for RRM</w:t>
                  </w:r>
                </w:p>
              </w:tc>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SS-RSRP(RSRP for RRM), SS-RSRQ(for RRM), CSI-RSRP (for RRM), CSI-RSRQ (for RRM), SS-RSRPB (for RRM)</w:t>
                  </w:r>
                </w:p>
              </w:tc>
              <w:tc>
                <w:tcPr>
                  <w:tcW w:w="2456" w:type="dxa"/>
                  <w:shd w:val="clear" w:color="auto" w:fill="E2EFD9"/>
                </w:tcPr>
                <w:p w:rsidR="000C78FF" w:rsidRPr="0080688C" w:rsidRDefault="000C78FF" w:rsidP="00B54592">
                  <w:pPr>
                    <w:pStyle w:val="3GPPText"/>
                    <w:spacing w:before="0" w:after="0" w:line="240" w:lineRule="auto"/>
                    <w:jc w:val="center"/>
                    <w:rPr>
                      <w:sz w:val="20"/>
                    </w:rPr>
                  </w:pPr>
                  <w:r w:rsidRPr="0080688C">
                    <w:rPr>
                      <w:sz w:val="20"/>
                    </w:rPr>
                    <w:t>E-CID</w:t>
                  </w:r>
                </w:p>
              </w:tc>
            </w:tr>
          </w:tbl>
          <w:p w:rsidR="002D5CF7" w:rsidRPr="000C78FF" w:rsidRDefault="002D5CF7" w:rsidP="00F712D5">
            <w:pPr>
              <w:rPr>
                <w:lang w:eastAsia="x-none"/>
              </w:rPr>
            </w:pPr>
          </w:p>
        </w:tc>
      </w:tr>
    </w:tbl>
    <w:p w:rsidR="002D5CF7" w:rsidRDefault="002D5CF7" w:rsidP="00F712D5">
      <w:pPr>
        <w:rPr>
          <w:lang w:val="en-US" w:eastAsia="en-US"/>
        </w:rPr>
      </w:pPr>
    </w:p>
    <w:p w:rsidR="00DD2378" w:rsidRDefault="00C27440" w:rsidP="00F712D5">
      <w:pPr>
        <w:rPr>
          <w:lang w:val="en-US" w:eastAsia="en-US"/>
        </w:rPr>
      </w:pPr>
      <w:r>
        <w:rPr>
          <w:lang w:val="en-US" w:eastAsia="en-US"/>
        </w:rPr>
        <w:t>Although t</w:t>
      </w:r>
      <w:r w:rsidR="00DD2378">
        <w:rPr>
          <w:lang w:val="en-US" w:eastAsia="en-US"/>
        </w:rPr>
        <w:t xml:space="preserve">he </w:t>
      </w:r>
      <w:r w:rsidR="00DD2378" w:rsidRPr="00DD2378">
        <w:rPr>
          <w:lang w:val="en-US" w:eastAsia="en-US"/>
        </w:rPr>
        <w:t>SS-RSRPB</w:t>
      </w:r>
      <w:r w:rsidR="00DD2378">
        <w:rPr>
          <w:lang w:val="en-US" w:eastAsia="en-US"/>
        </w:rPr>
        <w:t xml:space="preserve"> (</w:t>
      </w:r>
      <w:r w:rsidR="00DD2378" w:rsidRPr="00DD2378">
        <w:rPr>
          <w:lang w:val="en-US" w:eastAsia="en-US"/>
        </w:rPr>
        <w:t>SS reference si</w:t>
      </w:r>
      <w:r w:rsidR="00DD2378">
        <w:rPr>
          <w:lang w:val="en-US" w:eastAsia="en-US"/>
        </w:rPr>
        <w:t xml:space="preserve">gnal received power per branch) was </w:t>
      </w:r>
      <w:r w:rsidR="00D97A27">
        <w:rPr>
          <w:lang w:val="en-US" w:eastAsia="en-US"/>
        </w:rPr>
        <w:t>included</w:t>
      </w:r>
      <w:r w:rsidR="00DD2378">
        <w:rPr>
          <w:lang w:val="en-US" w:eastAsia="en-US"/>
        </w:rPr>
        <w:t xml:space="preserve"> </w:t>
      </w:r>
      <w:r w:rsidR="00D97A27">
        <w:rPr>
          <w:lang w:val="en-US" w:eastAsia="en-US"/>
        </w:rPr>
        <w:t>in</w:t>
      </w:r>
      <w:r w:rsidR="00DD2378">
        <w:rPr>
          <w:lang w:val="en-US" w:eastAsia="en-US"/>
        </w:rPr>
        <w:t xml:space="preserve"> TS 38.215 </w:t>
      </w:r>
      <w:r>
        <w:rPr>
          <w:lang w:val="en-US" w:eastAsia="en-US"/>
        </w:rPr>
        <w:t xml:space="preserve">V15.2.0, </w:t>
      </w:r>
      <w:r w:rsidR="00D97A27">
        <w:rPr>
          <w:lang w:val="en-US" w:eastAsia="en-US"/>
        </w:rPr>
        <w:t xml:space="preserve">this measurement is not actually included in TS 38.331 as a Rel-15 RRM measurement.  It seems </w:t>
      </w:r>
      <w:r w:rsidR="0016198A">
        <w:rPr>
          <w:lang w:val="en-US" w:eastAsia="en-US"/>
        </w:rPr>
        <w:t xml:space="preserve">RAN1 </w:t>
      </w:r>
      <w:r w:rsidR="00D97A27">
        <w:rPr>
          <w:lang w:val="en-US" w:eastAsia="en-US"/>
        </w:rPr>
        <w:t>may even not inform</w:t>
      </w:r>
      <w:r w:rsidR="0016198A">
        <w:rPr>
          <w:lang w:val="en-US" w:eastAsia="en-US"/>
        </w:rPr>
        <w:t xml:space="preserve"> RAN2 </w:t>
      </w:r>
      <w:r w:rsidR="00D97A27">
        <w:rPr>
          <w:lang w:val="en-US" w:eastAsia="en-US"/>
        </w:rPr>
        <w:t xml:space="preserve">about this </w:t>
      </w:r>
      <w:r w:rsidR="0016198A">
        <w:rPr>
          <w:lang w:val="en-US" w:eastAsia="en-US"/>
        </w:rPr>
        <w:t>measurement</w:t>
      </w:r>
      <w:r w:rsidR="00D97A27">
        <w:rPr>
          <w:lang w:val="en-US" w:eastAsia="en-US"/>
        </w:rPr>
        <w:t xml:space="preserve">. Also, RAN4 does not include this measurement in </w:t>
      </w:r>
      <w:r>
        <w:rPr>
          <w:lang w:val="en-US" w:eastAsia="en-US"/>
        </w:rPr>
        <w:t>TS 38.133</w:t>
      </w:r>
      <w:r w:rsidR="00D97A27">
        <w:rPr>
          <w:lang w:val="en-US" w:eastAsia="en-US"/>
        </w:rPr>
        <w:t xml:space="preserve">. </w:t>
      </w:r>
    </w:p>
    <w:p w:rsidR="00F9243B" w:rsidRDefault="00ED24E8" w:rsidP="001B6F68">
      <w:pPr>
        <w:rPr>
          <w:i/>
          <w:noProof/>
        </w:rPr>
      </w:pPr>
      <w:bookmarkStart w:id="1" w:name="p1"/>
      <w:r w:rsidRPr="00553256">
        <w:rPr>
          <w:b/>
          <w:i/>
        </w:rPr>
        <w:t xml:space="preserve">Proposal </w:t>
      </w:r>
      <w:r w:rsidR="004E3474">
        <w:rPr>
          <w:b/>
          <w:i/>
          <w:noProof/>
        </w:rPr>
        <w:t>1</w:t>
      </w:r>
      <w:r w:rsidRPr="003F1ED9">
        <w:rPr>
          <w:b/>
          <w:i/>
        </w:rPr>
        <w:t xml:space="preserve">: </w:t>
      </w:r>
      <w:r w:rsidR="00B1538A">
        <w:rPr>
          <w:i/>
        </w:rPr>
        <w:t>Given that</w:t>
      </w:r>
      <w:r w:rsidR="00E63C2D" w:rsidRPr="00E63C2D">
        <w:rPr>
          <w:i/>
        </w:rPr>
        <w:t xml:space="preserve"> </w:t>
      </w:r>
      <w:r w:rsidR="00D97A27">
        <w:rPr>
          <w:i/>
          <w:noProof/>
        </w:rPr>
        <w:t xml:space="preserve">SS-RSRPB is not included as an </w:t>
      </w:r>
      <w:r w:rsidR="00B1538A">
        <w:rPr>
          <w:i/>
          <w:noProof/>
        </w:rPr>
        <w:t xml:space="preserve">RRM measurement in </w:t>
      </w:r>
      <w:r w:rsidR="00D97A27">
        <w:rPr>
          <w:i/>
          <w:noProof/>
        </w:rPr>
        <w:t>Rel-15</w:t>
      </w:r>
      <w:r w:rsidR="00F9243B">
        <w:rPr>
          <w:i/>
          <w:noProof/>
        </w:rPr>
        <w:t xml:space="preserve">, the </w:t>
      </w:r>
      <w:r w:rsidR="00F9243B" w:rsidRPr="00585E56">
        <w:rPr>
          <w:i/>
          <w:noProof/>
        </w:rPr>
        <w:t xml:space="preserve">list of UE RRM </w:t>
      </w:r>
      <w:r w:rsidR="00D97A27">
        <w:rPr>
          <w:i/>
          <w:noProof/>
        </w:rPr>
        <w:t>measurements</w:t>
      </w:r>
      <w:r w:rsidR="00F9243B" w:rsidRPr="00585E56">
        <w:rPr>
          <w:i/>
          <w:noProof/>
        </w:rPr>
        <w:t xml:space="preserve"> for E-CID</w:t>
      </w:r>
      <w:r w:rsidR="00F9243B">
        <w:rPr>
          <w:i/>
          <w:noProof/>
        </w:rPr>
        <w:t xml:space="preserve"> </w:t>
      </w:r>
      <w:r w:rsidR="00D97A27">
        <w:rPr>
          <w:i/>
          <w:noProof/>
        </w:rPr>
        <w:t xml:space="preserve">should be updated </w:t>
      </w:r>
      <w:r w:rsidR="00F9243B">
        <w:rPr>
          <w:i/>
          <w:noProof/>
        </w:rPr>
        <w:t xml:space="preserve">by removing the </w:t>
      </w:r>
      <w:r w:rsidR="00F9243B" w:rsidRPr="00585E56">
        <w:rPr>
          <w:i/>
          <w:noProof/>
        </w:rPr>
        <w:t>SS-RSRPB</w:t>
      </w:r>
      <w:r w:rsidR="00F9243B">
        <w:rPr>
          <w:i/>
          <w:noProof/>
        </w:rPr>
        <w:t xml:space="preserve"> </w:t>
      </w:r>
      <w:r w:rsidR="00F9243B" w:rsidRPr="00585E56">
        <w:rPr>
          <w:i/>
          <w:noProof/>
        </w:rPr>
        <w:t>measurem</w:t>
      </w:r>
      <w:r w:rsidR="00D97A27">
        <w:rPr>
          <w:i/>
          <w:noProof/>
        </w:rPr>
        <w:t xml:space="preserve">ent, and </w:t>
      </w:r>
      <w:r w:rsidR="00F9243B">
        <w:rPr>
          <w:i/>
          <w:noProof/>
        </w:rPr>
        <w:t xml:space="preserve">inform RAN2 the updated </w:t>
      </w:r>
      <w:r w:rsidR="00F9243B" w:rsidRPr="00585E56">
        <w:rPr>
          <w:i/>
          <w:noProof/>
        </w:rPr>
        <w:t>list</w:t>
      </w:r>
      <w:r w:rsidR="00F9243B">
        <w:rPr>
          <w:i/>
          <w:noProof/>
        </w:rPr>
        <w:t>.</w:t>
      </w:r>
    </w:p>
    <w:bookmarkEnd w:id="1"/>
    <w:p w:rsidR="00F9243B" w:rsidRDefault="00F9243B" w:rsidP="001B6F68">
      <w:pPr>
        <w:rPr>
          <w:i/>
          <w:noProof/>
        </w:rPr>
      </w:pPr>
    </w:p>
    <w:p w:rsidR="00F712D5" w:rsidRPr="006A16D2" w:rsidRDefault="00F4006D" w:rsidP="00F712D5">
      <w:pPr>
        <w:pStyle w:val="10"/>
        <w:rPr>
          <w:lang w:val="en-US"/>
        </w:rPr>
      </w:pPr>
      <w:r w:rsidRPr="006A16D2">
        <w:rPr>
          <w:lang w:val="en-US"/>
        </w:rPr>
        <w:lastRenderedPageBreak/>
        <w:t xml:space="preserve">Remaining issues of </w:t>
      </w:r>
      <w:r w:rsidR="00F712D5" w:rsidRPr="006A16D2">
        <w:rPr>
          <w:lang w:val="en-US"/>
        </w:rPr>
        <w:t xml:space="preserve">UE </w:t>
      </w:r>
      <w:r w:rsidR="00F712D5" w:rsidRPr="006A16D2">
        <w:rPr>
          <w:rFonts w:eastAsiaTheme="minorEastAsia" w:hint="eastAsia"/>
          <w:lang w:val="en-US" w:eastAsia="zh-CN"/>
        </w:rPr>
        <w:t>m</w:t>
      </w:r>
      <w:r w:rsidR="00F712D5" w:rsidRPr="006A16D2">
        <w:rPr>
          <w:lang w:val="en-US"/>
        </w:rPr>
        <w:t>easurements for NR positioning</w:t>
      </w:r>
    </w:p>
    <w:p w:rsidR="00F4006D" w:rsidRDefault="00F4006D" w:rsidP="00F4006D">
      <w:pPr>
        <w:pStyle w:val="2"/>
        <w:rPr>
          <w:lang w:val="en-US"/>
        </w:rPr>
      </w:pPr>
      <w:r>
        <w:rPr>
          <w:lang w:val="en-US"/>
        </w:rPr>
        <w:t xml:space="preserve">UE </w:t>
      </w:r>
      <w:r w:rsidRPr="00F4006D">
        <w:rPr>
          <w:lang w:val="en-US"/>
        </w:rPr>
        <w:t>Rx–</w:t>
      </w:r>
      <w:proofErr w:type="spellStart"/>
      <w:r w:rsidRPr="00F4006D">
        <w:rPr>
          <w:lang w:val="en-US"/>
        </w:rPr>
        <w:t>Tx</w:t>
      </w:r>
      <w:proofErr w:type="spellEnd"/>
      <w:r w:rsidRPr="00F4006D">
        <w:rPr>
          <w:lang w:val="en-US"/>
        </w:rPr>
        <w:t xml:space="preserve"> time difference measurements</w:t>
      </w:r>
    </w:p>
    <w:p w:rsidR="00F4006D" w:rsidRDefault="00A94B68" w:rsidP="00F4006D">
      <w:pPr>
        <w:rPr>
          <w:lang w:val="en-US" w:eastAsia="en-US"/>
        </w:rPr>
      </w:pPr>
      <w:r>
        <w:rPr>
          <w:lang w:val="en-US" w:eastAsia="en-US"/>
        </w:rPr>
        <w:t>The following working assumption</w:t>
      </w:r>
      <w:r w:rsidR="00F4006D">
        <w:rPr>
          <w:lang w:val="en-US" w:eastAsia="en-US"/>
        </w:rPr>
        <w:t xml:space="preserve"> was reached in RAN1#98bis [1]</w:t>
      </w:r>
      <w:r w:rsidR="00925EA4">
        <w:rPr>
          <w:lang w:val="en-US" w:eastAsia="en-US"/>
        </w:rPr>
        <w:t>:</w:t>
      </w:r>
    </w:p>
    <w:tbl>
      <w:tblPr>
        <w:tblStyle w:val="af4"/>
        <w:tblW w:w="0" w:type="auto"/>
        <w:tblLook w:val="04A0" w:firstRow="1" w:lastRow="0" w:firstColumn="1" w:lastColumn="0" w:noHBand="0" w:noVBand="1"/>
      </w:tblPr>
      <w:tblGrid>
        <w:gridCol w:w="9855"/>
      </w:tblGrid>
      <w:tr w:rsidR="00925EA4" w:rsidTr="00925EA4">
        <w:tc>
          <w:tcPr>
            <w:tcW w:w="9855" w:type="dxa"/>
          </w:tcPr>
          <w:p w:rsidR="00925EA4" w:rsidRPr="00DC5527" w:rsidRDefault="00925EA4" w:rsidP="00925EA4">
            <w:pPr>
              <w:rPr>
                <w:sz w:val="16"/>
                <w:szCs w:val="16"/>
                <w:lang w:eastAsia="x-none"/>
              </w:rPr>
            </w:pPr>
            <w:r w:rsidRPr="00DC5527">
              <w:rPr>
                <w:sz w:val="16"/>
                <w:szCs w:val="16"/>
                <w:highlight w:val="darkYellow"/>
                <w:lang w:eastAsia="x-none"/>
              </w:rPr>
              <w:t>Working assumption:</w:t>
            </w:r>
          </w:p>
          <w:p w:rsidR="00925EA4" w:rsidRPr="00DC5527" w:rsidRDefault="00925EA4" w:rsidP="00925EA4">
            <w:pPr>
              <w:rPr>
                <w:sz w:val="16"/>
                <w:szCs w:val="16"/>
                <w:lang w:eastAsia="x-none"/>
              </w:rPr>
            </w:pPr>
            <w:r w:rsidRPr="00DC5527">
              <w:rPr>
                <w:sz w:val="16"/>
                <w:szCs w:val="16"/>
                <w:lang w:eastAsia="x-none"/>
              </w:rPr>
              <w:t>A UE can be configured to report multiple Rx–</w:t>
            </w:r>
            <w:proofErr w:type="spellStart"/>
            <w:r w:rsidRPr="00DC5527">
              <w:rPr>
                <w:sz w:val="16"/>
                <w:szCs w:val="16"/>
                <w:lang w:eastAsia="x-none"/>
              </w:rPr>
              <w:t>Tx</w:t>
            </w:r>
            <w:proofErr w:type="spellEnd"/>
            <w:r w:rsidRPr="00DC5527">
              <w:rPr>
                <w:sz w:val="16"/>
                <w:szCs w:val="16"/>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925EA4" w:rsidRPr="00DC5527" w:rsidRDefault="00925EA4" w:rsidP="008A1BB7">
            <w:pPr>
              <w:numPr>
                <w:ilvl w:val="0"/>
                <w:numId w:val="52"/>
              </w:numPr>
              <w:spacing w:after="0"/>
              <w:rPr>
                <w:sz w:val="16"/>
                <w:szCs w:val="16"/>
                <w:lang w:eastAsia="x-none"/>
              </w:rPr>
            </w:pPr>
            <w:r w:rsidRPr="00DC5527">
              <w:rPr>
                <w:sz w:val="16"/>
                <w:szCs w:val="16"/>
                <w:lang w:eastAsia="x-none"/>
              </w:rPr>
              <w:t>FFS: Reporting of SRS for positioning resource/resource set ID corresponding to a UE Rx-</w:t>
            </w:r>
            <w:proofErr w:type="spellStart"/>
            <w:r w:rsidRPr="00DC5527">
              <w:rPr>
                <w:sz w:val="16"/>
                <w:szCs w:val="16"/>
                <w:lang w:eastAsia="x-none"/>
              </w:rPr>
              <w:t>Tx</w:t>
            </w:r>
            <w:proofErr w:type="spellEnd"/>
            <w:r w:rsidRPr="00DC5527">
              <w:rPr>
                <w:sz w:val="16"/>
                <w:szCs w:val="16"/>
                <w:lang w:eastAsia="x-none"/>
              </w:rPr>
              <w:t xml:space="preserve"> time difference measurement</w:t>
            </w:r>
          </w:p>
          <w:p w:rsidR="00925EA4" w:rsidRPr="00925EA4" w:rsidRDefault="00925EA4" w:rsidP="008A1BB7">
            <w:pPr>
              <w:numPr>
                <w:ilvl w:val="0"/>
                <w:numId w:val="52"/>
              </w:numPr>
              <w:spacing w:after="0"/>
              <w:rPr>
                <w:sz w:val="16"/>
                <w:szCs w:val="16"/>
                <w:lang w:eastAsia="x-none"/>
              </w:rPr>
            </w:pPr>
            <w:r w:rsidRPr="00DC5527">
              <w:rPr>
                <w:sz w:val="16"/>
                <w:szCs w:val="16"/>
                <w:lang w:eastAsia="x-none"/>
              </w:rPr>
              <w:t xml:space="preserve">Note: This agreement does not introduce any new </w:t>
            </w:r>
            <w:proofErr w:type="spellStart"/>
            <w:r w:rsidRPr="00DC5527">
              <w:rPr>
                <w:sz w:val="16"/>
                <w:szCs w:val="16"/>
                <w:lang w:eastAsia="x-none"/>
              </w:rPr>
              <w:t>behavior</w:t>
            </w:r>
            <w:proofErr w:type="spellEnd"/>
            <w:r w:rsidRPr="00DC5527">
              <w:rPr>
                <w:sz w:val="16"/>
                <w:szCs w:val="16"/>
                <w:lang w:eastAsia="x-none"/>
              </w:rPr>
              <w:t xml:space="preserve"> for the transmission of SRS for positioning.</w:t>
            </w:r>
          </w:p>
        </w:tc>
      </w:tr>
    </w:tbl>
    <w:p w:rsidR="00925EA4" w:rsidRDefault="00925EA4" w:rsidP="00F4006D">
      <w:pPr>
        <w:rPr>
          <w:sz w:val="16"/>
          <w:szCs w:val="16"/>
          <w:highlight w:val="darkYellow"/>
          <w:lang w:eastAsia="x-none"/>
        </w:rPr>
      </w:pPr>
    </w:p>
    <w:p w:rsidR="00F4006D" w:rsidRDefault="00995021" w:rsidP="00B54592">
      <w:pPr>
        <w:rPr>
          <w:lang w:eastAsia="en-US"/>
        </w:rPr>
      </w:pPr>
      <w:r>
        <w:rPr>
          <w:lang w:eastAsia="en-US"/>
        </w:rPr>
        <w:t xml:space="preserve">The purpose of </w:t>
      </w:r>
      <w:r w:rsidR="00A94B68">
        <w:rPr>
          <w:lang w:eastAsia="en-US"/>
        </w:rPr>
        <w:t xml:space="preserve">the </w:t>
      </w:r>
      <w:r>
        <w:rPr>
          <w:lang w:eastAsia="en-US"/>
        </w:rPr>
        <w:t xml:space="preserve">above working assumption is to </w:t>
      </w:r>
      <w:r w:rsidR="00A94B68">
        <w:rPr>
          <w:lang w:eastAsia="en-US"/>
        </w:rPr>
        <w:t>allow</w:t>
      </w:r>
      <w:r>
        <w:rPr>
          <w:lang w:eastAsia="en-US"/>
        </w:rPr>
        <w:t xml:space="preserve"> a UE to simultaneously report the UE Rx-</w:t>
      </w:r>
      <w:proofErr w:type="spellStart"/>
      <w:r>
        <w:rPr>
          <w:lang w:eastAsia="en-US"/>
        </w:rPr>
        <w:t>Tx</w:t>
      </w:r>
      <w:proofErr w:type="spellEnd"/>
      <w:r>
        <w:rPr>
          <w:lang w:eastAsia="en-US"/>
        </w:rPr>
        <w:t xml:space="preserve"> tim</w:t>
      </w:r>
      <w:r w:rsidR="00A94B68">
        <w:rPr>
          <w:lang w:eastAsia="en-US"/>
        </w:rPr>
        <w:t xml:space="preserve">e difference measurements from multiple DL PRS resource/resource sets that </w:t>
      </w:r>
      <w:r>
        <w:rPr>
          <w:lang w:eastAsia="en-US"/>
        </w:rPr>
        <w:t xml:space="preserve">can be </w:t>
      </w:r>
      <w:r w:rsidRPr="00995021">
        <w:rPr>
          <w:lang w:eastAsia="en-US"/>
        </w:rPr>
        <w:t>in different positioning frequency layers</w:t>
      </w:r>
      <w:r>
        <w:rPr>
          <w:lang w:eastAsia="en-US"/>
        </w:rPr>
        <w:t xml:space="preserve">. The purpose of defining the </w:t>
      </w:r>
      <w:r w:rsidR="005D4763" w:rsidRPr="005D4763">
        <w:rPr>
          <w:lang w:eastAsia="en-US"/>
        </w:rPr>
        <w:t>multiple Rx–</w:t>
      </w:r>
      <w:proofErr w:type="spellStart"/>
      <w:r w:rsidR="005D4763" w:rsidRPr="005D4763">
        <w:rPr>
          <w:lang w:eastAsia="en-US"/>
        </w:rPr>
        <w:t>Tx</w:t>
      </w:r>
      <w:proofErr w:type="spellEnd"/>
      <w:r w:rsidR="005D4763" w:rsidRPr="005D4763">
        <w:rPr>
          <w:lang w:eastAsia="en-US"/>
        </w:rPr>
        <w:t xml:space="preserve"> time difference measurements corresponding </w:t>
      </w:r>
      <w:r w:rsidR="00A94B68">
        <w:rPr>
          <w:lang w:eastAsia="en-US"/>
        </w:rPr>
        <w:t>to only one</w:t>
      </w:r>
      <w:r w:rsidR="005D4763">
        <w:rPr>
          <w:lang w:eastAsia="en-US"/>
        </w:rPr>
        <w:t xml:space="preserve"> </w:t>
      </w:r>
      <w:r>
        <w:rPr>
          <w:lang w:eastAsia="en-US"/>
        </w:rPr>
        <w:t>singl</w:t>
      </w:r>
      <w:r w:rsidR="005D4763">
        <w:rPr>
          <w:lang w:eastAsia="en-US"/>
        </w:rPr>
        <w:t xml:space="preserve">e SRS resource/resource set is </w:t>
      </w:r>
      <w:r w:rsidR="00A94B68">
        <w:rPr>
          <w:lang w:eastAsia="en-US"/>
        </w:rPr>
        <w:t xml:space="preserve">to </w:t>
      </w:r>
      <w:r w:rsidR="005D4763">
        <w:rPr>
          <w:lang w:eastAsia="en-US"/>
        </w:rPr>
        <w:t>allow</w:t>
      </w:r>
      <w:r w:rsidR="00A94B68">
        <w:rPr>
          <w:lang w:eastAsia="en-US"/>
        </w:rPr>
        <w:t xml:space="preserve"> </w:t>
      </w:r>
      <w:r w:rsidR="005D4763">
        <w:rPr>
          <w:lang w:eastAsia="en-US"/>
        </w:rPr>
        <w:t>the gNB/LMF to match the reported UE Rx-</w:t>
      </w:r>
      <w:proofErr w:type="spellStart"/>
      <w:r w:rsidR="005D4763">
        <w:rPr>
          <w:lang w:eastAsia="en-US"/>
        </w:rPr>
        <w:t>Tx</w:t>
      </w:r>
      <w:proofErr w:type="spellEnd"/>
      <w:r w:rsidR="005D4763">
        <w:rPr>
          <w:lang w:eastAsia="en-US"/>
        </w:rPr>
        <w:t xml:space="preserve"> time difference measurements with the </w:t>
      </w:r>
      <w:proofErr w:type="spellStart"/>
      <w:r w:rsidR="005D4763">
        <w:rPr>
          <w:lang w:eastAsia="en-US"/>
        </w:rPr>
        <w:t>gNB</w:t>
      </w:r>
      <w:proofErr w:type="spellEnd"/>
      <w:r w:rsidR="005D4763">
        <w:rPr>
          <w:lang w:eastAsia="en-US"/>
        </w:rPr>
        <w:t xml:space="preserve"> Rx-</w:t>
      </w:r>
      <w:proofErr w:type="spellStart"/>
      <w:r w:rsidR="005D4763">
        <w:rPr>
          <w:lang w:eastAsia="en-US"/>
        </w:rPr>
        <w:t>Tx</w:t>
      </w:r>
      <w:proofErr w:type="spellEnd"/>
      <w:r w:rsidR="005D4763">
        <w:rPr>
          <w:lang w:eastAsia="en-US"/>
        </w:rPr>
        <w:t xml:space="preserve"> time difference measurements for the calculation of the multi-RTTs. About the reporting of SRS for </w:t>
      </w:r>
      <w:r w:rsidR="005D4763" w:rsidRPr="005D4763">
        <w:rPr>
          <w:lang w:eastAsia="en-US"/>
        </w:rPr>
        <w:t>positioning resource/resource set ID corresponding to a UE Rx-</w:t>
      </w:r>
      <w:proofErr w:type="spellStart"/>
      <w:r w:rsidR="005D4763" w:rsidRPr="005D4763">
        <w:rPr>
          <w:lang w:eastAsia="en-US"/>
        </w:rPr>
        <w:t>Tx</w:t>
      </w:r>
      <w:proofErr w:type="spellEnd"/>
      <w:r w:rsidR="005D4763" w:rsidRPr="005D4763">
        <w:rPr>
          <w:lang w:eastAsia="en-US"/>
        </w:rPr>
        <w:t xml:space="preserve"> time difference measurement</w:t>
      </w:r>
      <w:r w:rsidR="005D4763">
        <w:rPr>
          <w:lang w:eastAsia="en-US"/>
        </w:rPr>
        <w:t xml:space="preserve">, we believe it is in general </w:t>
      </w:r>
      <w:r w:rsidR="00E44E53">
        <w:rPr>
          <w:lang w:eastAsia="en-US"/>
        </w:rPr>
        <w:t xml:space="preserve">not necessary in Rel-16. </w:t>
      </w:r>
      <w:r w:rsidR="005D4763">
        <w:rPr>
          <w:lang w:eastAsia="en-US"/>
        </w:rPr>
        <w:t xml:space="preserve">SRS </w:t>
      </w:r>
      <w:r w:rsidR="00A94B68">
        <w:rPr>
          <w:lang w:eastAsia="en-US"/>
        </w:rPr>
        <w:t>resources for positioning are</w:t>
      </w:r>
      <w:r w:rsidR="005D4763">
        <w:rPr>
          <w:lang w:eastAsia="en-US"/>
        </w:rPr>
        <w:t xml:space="preserve"> </w:t>
      </w:r>
      <w:r w:rsidR="00A94B68">
        <w:rPr>
          <w:lang w:eastAsia="en-US"/>
        </w:rPr>
        <w:t>configured by the network. T</w:t>
      </w:r>
      <w:r w:rsidR="00E44E53">
        <w:rPr>
          <w:lang w:eastAsia="en-US"/>
        </w:rPr>
        <w:t xml:space="preserve">he network knows </w:t>
      </w:r>
      <w:r w:rsidR="00A94B68">
        <w:rPr>
          <w:lang w:eastAsia="en-US"/>
        </w:rPr>
        <w:t xml:space="preserve">where the </w:t>
      </w:r>
      <w:r w:rsidR="00E44E53">
        <w:rPr>
          <w:lang w:eastAsia="en-US"/>
        </w:rPr>
        <w:t>SRS resource</w:t>
      </w:r>
      <w:r w:rsidR="00A94B68">
        <w:rPr>
          <w:lang w:eastAsia="en-US"/>
        </w:rPr>
        <w:t>s</w:t>
      </w:r>
      <w:r w:rsidR="00E44E53">
        <w:rPr>
          <w:lang w:eastAsia="en-US"/>
        </w:rPr>
        <w:t xml:space="preserve"> and </w:t>
      </w:r>
      <w:r w:rsidR="005D4763">
        <w:rPr>
          <w:lang w:eastAsia="en-US"/>
        </w:rPr>
        <w:t>the</w:t>
      </w:r>
      <w:r w:rsidR="00E44E53">
        <w:rPr>
          <w:lang w:eastAsia="en-US"/>
        </w:rPr>
        <w:t xml:space="preserve"> SRS resource set</w:t>
      </w:r>
      <w:r w:rsidR="00A94B68">
        <w:rPr>
          <w:lang w:eastAsia="en-US"/>
        </w:rPr>
        <w:t>s are</w:t>
      </w:r>
      <w:r w:rsidR="00E44E53">
        <w:rPr>
          <w:lang w:eastAsia="en-US"/>
        </w:rPr>
        <w:t xml:space="preserve"> configured </w:t>
      </w:r>
      <w:r w:rsidR="005D4763">
        <w:rPr>
          <w:lang w:eastAsia="en-US"/>
        </w:rPr>
        <w:t>for positioning</w:t>
      </w:r>
      <w:r w:rsidR="005511B6">
        <w:rPr>
          <w:lang w:eastAsia="en-US"/>
        </w:rPr>
        <w:t xml:space="preserve">. </w:t>
      </w:r>
      <w:r w:rsidR="00A94B68">
        <w:rPr>
          <w:lang w:eastAsia="en-US"/>
        </w:rPr>
        <w:t>In addition</w:t>
      </w:r>
      <w:r w:rsidR="005511B6">
        <w:rPr>
          <w:lang w:eastAsia="en-US"/>
        </w:rPr>
        <w:t xml:space="preserve">, </w:t>
      </w:r>
      <w:r w:rsidR="00A94B68">
        <w:rPr>
          <w:lang w:eastAsia="en-US"/>
        </w:rPr>
        <w:t xml:space="preserve">the support of </w:t>
      </w:r>
      <w:r w:rsidR="005511B6">
        <w:rPr>
          <w:lang w:eastAsia="en-US"/>
        </w:rPr>
        <w:t xml:space="preserve">transmitting SRS </w:t>
      </w:r>
      <w:r w:rsidR="00A94B68">
        <w:rPr>
          <w:lang w:eastAsia="en-US"/>
        </w:rPr>
        <w:t xml:space="preserve">in multiple UL carriers </w:t>
      </w:r>
      <w:r w:rsidR="005511B6">
        <w:rPr>
          <w:lang w:eastAsia="en-US"/>
        </w:rPr>
        <w:t xml:space="preserve">for </w:t>
      </w:r>
      <w:r w:rsidR="00A94B68">
        <w:rPr>
          <w:lang w:eastAsia="en-US"/>
        </w:rPr>
        <w:t xml:space="preserve">NR </w:t>
      </w:r>
      <w:r w:rsidR="005511B6">
        <w:rPr>
          <w:lang w:eastAsia="en-US"/>
        </w:rPr>
        <w:t xml:space="preserve">positioning </w:t>
      </w:r>
      <w:r w:rsidR="005D4763">
        <w:rPr>
          <w:lang w:eastAsia="en-US"/>
        </w:rPr>
        <w:t xml:space="preserve">is </w:t>
      </w:r>
      <w:r w:rsidR="00A94B68">
        <w:rPr>
          <w:lang w:eastAsia="en-US"/>
        </w:rPr>
        <w:t>so far not discussed in Rel-16.</w:t>
      </w:r>
    </w:p>
    <w:p w:rsidR="005D4763" w:rsidRDefault="005D4763" w:rsidP="005D4763">
      <w:pPr>
        <w:rPr>
          <w:i/>
          <w:lang w:eastAsia="en-US"/>
        </w:rPr>
      </w:pPr>
      <w:bookmarkStart w:id="2" w:name="p2"/>
      <w:r>
        <w:rPr>
          <w:b/>
          <w:i/>
        </w:rPr>
        <w:t>Proposal</w:t>
      </w:r>
      <w:r w:rsidRPr="00553256">
        <w:rPr>
          <w:b/>
          <w:i/>
        </w:rPr>
        <w:t xml:space="preserve"> </w:t>
      </w:r>
      <w:r w:rsidR="004E3474">
        <w:rPr>
          <w:b/>
          <w:i/>
          <w:noProof/>
        </w:rPr>
        <w:t>2</w:t>
      </w:r>
      <w:r w:rsidRPr="003F1ED9">
        <w:rPr>
          <w:b/>
          <w:i/>
        </w:rPr>
        <w:t xml:space="preserve">: </w:t>
      </w:r>
      <w:r w:rsidR="001F1CF8" w:rsidRPr="001F1CF8">
        <w:rPr>
          <w:i/>
        </w:rPr>
        <w:t>For Rel-16, there is no need to report SRS for positioning resource/resource set ID corresponding to a UE Rx-</w:t>
      </w:r>
      <w:proofErr w:type="spellStart"/>
      <w:r w:rsidR="001F1CF8" w:rsidRPr="001F1CF8">
        <w:rPr>
          <w:i/>
        </w:rPr>
        <w:t>Tx</w:t>
      </w:r>
      <w:proofErr w:type="spellEnd"/>
      <w:r w:rsidR="001F1CF8" w:rsidRPr="001F1CF8">
        <w:rPr>
          <w:i/>
        </w:rPr>
        <w:t xml:space="preserve"> time difference measurement</w:t>
      </w:r>
      <w:r w:rsidR="00A94B68">
        <w:rPr>
          <w:i/>
          <w:noProof/>
        </w:rPr>
        <w:t xml:space="preserve"> due to the </w:t>
      </w:r>
      <w:r w:rsidR="00A94B68" w:rsidRPr="00A94B68">
        <w:rPr>
          <w:i/>
          <w:lang w:eastAsia="en-US"/>
        </w:rPr>
        <w:t xml:space="preserve">support of transmitting SRS in multiple UL carriers for NR positioning is </w:t>
      </w:r>
      <w:r w:rsidR="00A94B68">
        <w:rPr>
          <w:i/>
          <w:lang w:eastAsia="en-US"/>
        </w:rPr>
        <w:t>so far not discussed in Rel-16.</w:t>
      </w:r>
    </w:p>
    <w:bookmarkEnd w:id="2"/>
    <w:p w:rsidR="00EE048C" w:rsidRDefault="005344A1" w:rsidP="005344A1">
      <w:pPr>
        <w:pStyle w:val="2"/>
        <w:rPr>
          <w:lang w:val="en-US"/>
        </w:rPr>
      </w:pPr>
      <w:proofErr w:type="spellStart"/>
      <w:r w:rsidRPr="005344A1">
        <w:rPr>
          <w:lang w:val="en-US"/>
        </w:rPr>
        <w:t>AoA</w:t>
      </w:r>
      <w:proofErr w:type="spellEnd"/>
      <w:r w:rsidRPr="005344A1">
        <w:rPr>
          <w:lang w:val="en-US"/>
        </w:rPr>
        <w:t xml:space="preserve"> (ϕ) and </w:t>
      </w:r>
      <w:proofErr w:type="spellStart"/>
      <w:r w:rsidRPr="005344A1">
        <w:rPr>
          <w:lang w:val="en-US"/>
        </w:rPr>
        <w:t>ZoA</w:t>
      </w:r>
      <w:proofErr w:type="spellEnd"/>
      <w:r w:rsidRPr="005344A1">
        <w:rPr>
          <w:lang w:val="en-US"/>
        </w:rPr>
        <w:t xml:space="preserve"> (θ) </w:t>
      </w:r>
      <w:r w:rsidR="00EE048C" w:rsidRPr="00F4006D">
        <w:rPr>
          <w:lang w:val="en-US"/>
        </w:rPr>
        <w:t>measurements</w:t>
      </w:r>
    </w:p>
    <w:p w:rsidR="00EE048C" w:rsidRDefault="00EE048C" w:rsidP="00EE048C">
      <w:pPr>
        <w:rPr>
          <w:lang w:val="en-US" w:eastAsia="en-US"/>
        </w:rPr>
      </w:pPr>
      <w:r>
        <w:rPr>
          <w:lang w:val="en-US" w:eastAsia="en-US"/>
        </w:rPr>
        <w:t>The following working assumption was reached in RAN1#98bis [1]:</w:t>
      </w:r>
    </w:p>
    <w:tbl>
      <w:tblPr>
        <w:tblStyle w:val="af4"/>
        <w:tblW w:w="0" w:type="auto"/>
        <w:tblLook w:val="04A0" w:firstRow="1" w:lastRow="0" w:firstColumn="1" w:lastColumn="0" w:noHBand="0" w:noVBand="1"/>
      </w:tblPr>
      <w:tblGrid>
        <w:gridCol w:w="9855"/>
      </w:tblGrid>
      <w:tr w:rsidR="00EE048C" w:rsidTr="002B51DB">
        <w:tc>
          <w:tcPr>
            <w:tcW w:w="9855" w:type="dxa"/>
          </w:tcPr>
          <w:p w:rsidR="005344A1" w:rsidRPr="001231A4" w:rsidRDefault="005344A1" w:rsidP="005344A1">
            <w:pPr>
              <w:spacing w:after="0"/>
              <w:rPr>
                <w:sz w:val="16"/>
                <w:szCs w:val="16"/>
                <w:lang w:eastAsia="x-none"/>
              </w:rPr>
            </w:pPr>
            <w:r w:rsidRPr="001231A4">
              <w:rPr>
                <w:sz w:val="16"/>
                <w:szCs w:val="16"/>
                <w:highlight w:val="green"/>
                <w:lang w:eastAsia="x-none"/>
              </w:rPr>
              <w:t>Agreement:</w:t>
            </w:r>
          </w:p>
          <w:p w:rsidR="005344A1" w:rsidRPr="001231A4" w:rsidRDefault="005344A1" w:rsidP="005344A1">
            <w:pPr>
              <w:numPr>
                <w:ilvl w:val="0"/>
                <w:numId w:val="52"/>
              </w:numPr>
              <w:spacing w:after="0"/>
              <w:rPr>
                <w:sz w:val="16"/>
                <w:szCs w:val="16"/>
                <w:lang w:eastAsia="x-none"/>
              </w:rPr>
            </w:pPr>
            <w:proofErr w:type="spellStart"/>
            <w:r w:rsidRPr="001231A4">
              <w:rPr>
                <w:sz w:val="16"/>
                <w:szCs w:val="16"/>
                <w:lang w:eastAsia="x-none"/>
              </w:rPr>
              <w:t>AoA</w:t>
            </w:r>
            <w:proofErr w:type="spellEnd"/>
            <w:r w:rsidRPr="001231A4">
              <w:rPr>
                <w:sz w:val="16"/>
                <w:szCs w:val="16"/>
                <w:lang w:eastAsia="x-none"/>
              </w:rPr>
              <w:t xml:space="preserve"> (</w:t>
            </w:r>
            <m:oMath>
              <m:r>
                <m:rPr>
                  <m:sty m:val="p"/>
                </m:rPr>
                <w:rPr>
                  <w:rFonts w:ascii="Cambria Math" w:hAnsi="Cambria Math"/>
                  <w:sz w:val="16"/>
                  <w:szCs w:val="16"/>
                </w:rPr>
                <m:t>ϕ</m:t>
              </m:r>
            </m:oMath>
            <w:r w:rsidRPr="001231A4">
              <w:rPr>
                <w:sz w:val="16"/>
                <w:szCs w:val="16"/>
                <w:lang w:eastAsia="x-none"/>
              </w:rPr>
              <w:t>) and ZoA (</w:t>
            </w:r>
            <m:oMath>
              <m:r>
                <m:rPr>
                  <m:sty m:val="p"/>
                </m:rPr>
                <w:rPr>
                  <w:rFonts w:ascii="Cambria Math" w:hAnsi="Cambria Math"/>
                  <w:sz w:val="16"/>
                  <w:szCs w:val="16"/>
                </w:rPr>
                <m:t>θ</m:t>
              </m:r>
            </m:oMath>
            <w:r w:rsidRPr="001231A4">
              <w:rPr>
                <w:sz w:val="16"/>
                <w:szCs w:val="16"/>
                <w:lang w:eastAsia="x-none"/>
              </w:rPr>
              <w:t xml:space="preserve">) define the estimated angles of a user with </w:t>
            </w:r>
            <w:r w:rsidR="000D34AD">
              <w:rPr>
                <w:sz w:val="16"/>
                <w:szCs w:val="16"/>
                <w:lang w:eastAsia="x-none"/>
              </w:rPr>
              <w:t>respect</w:t>
            </w:r>
            <w:r w:rsidRPr="001231A4">
              <w:rPr>
                <w:sz w:val="16"/>
                <w:szCs w:val="16"/>
                <w:lang w:eastAsia="x-none"/>
              </w:rPr>
              <w:t xml:space="preserve"> to a reference direction which are determined at the TRP antenna for an UL channel corresponding to this UE.</w:t>
            </w:r>
          </w:p>
          <w:p w:rsidR="005344A1" w:rsidRPr="001231A4" w:rsidRDefault="005344A1" w:rsidP="005344A1">
            <w:pPr>
              <w:spacing w:after="0"/>
              <w:rPr>
                <w:sz w:val="16"/>
                <w:szCs w:val="16"/>
              </w:rPr>
            </w:pPr>
          </w:p>
          <w:p w:rsidR="005344A1" w:rsidRPr="001231A4" w:rsidRDefault="005344A1" w:rsidP="005344A1">
            <w:pPr>
              <w:numPr>
                <w:ilvl w:val="0"/>
                <w:numId w:val="52"/>
              </w:numPr>
              <w:spacing w:after="0"/>
              <w:rPr>
                <w:sz w:val="16"/>
                <w:szCs w:val="16"/>
                <w:lang w:eastAsia="x-none"/>
              </w:rPr>
            </w:pPr>
            <w:r w:rsidRPr="001231A4">
              <w:rPr>
                <w:sz w:val="16"/>
                <w:szCs w:val="16"/>
                <w:lang w:eastAsia="x-none"/>
              </w:rPr>
              <w:t xml:space="preserve">The reference directions can be defined according to either one of the following options (both options are supported in specifications) </w:t>
            </w:r>
          </w:p>
          <w:p w:rsidR="005344A1" w:rsidRPr="001231A4" w:rsidRDefault="005344A1" w:rsidP="005344A1">
            <w:pPr>
              <w:pStyle w:val="afb"/>
              <w:ind w:left="800"/>
              <w:rPr>
                <w:sz w:val="16"/>
                <w:szCs w:val="16"/>
              </w:rPr>
            </w:pPr>
          </w:p>
          <w:p w:rsidR="005344A1" w:rsidRPr="001231A4" w:rsidRDefault="005344A1" w:rsidP="005344A1">
            <w:pPr>
              <w:numPr>
                <w:ilvl w:val="1"/>
                <w:numId w:val="52"/>
              </w:numPr>
              <w:spacing w:after="0"/>
              <w:rPr>
                <w:sz w:val="16"/>
                <w:szCs w:val="16"/>
                <w:lang w:eastAsia="x-none"/>
              </w:rPr>
            </w:pPr>
            <w:r w:rsidRPr="001231A4">
              <w:rPr>
                <w:sz w:val="16"/>
                <w:szCs w:val="16"/>
                <w:lang w:eastAsia="x-none"/>
              </w:rPr>
              <w:t>Option 1:</w:t>
            </w:r>
          </w:p>
          <w:p w:rsidR="005344A1" w:rsidRPr="001231A4" w:rsidRDefault="005344A1" w:rsidP="005344A1">
            <w:pPr>
              <w:pStyle w:val="afb"/>
              <w:ind w:left="800"/>
              <w:rPr>
                <w:sz w:val="16"/>
                <w:szCs w:val="16"/>
              </w:rPr>
            </w:pPr>
          </w:p>
          <w:p w:rsidR="005344A1" w:rsidRPr="001231A4" w:rsidRDefault="005344A1" w:rsidP="005344A1">
            <w:pPr>
              <w:numPr>
                <w:ilvl w:val="2"/>
                <w:numId w:val="52"/>
              </w:numPr>
              <w:spacing w:after="0"/>
              <w:rPr>
                <w:sz w:val="16"/>
                <w:szCs w:val="16"/>
                <w:lang w:eastAsia="x-none"/>
              </w:rPr>
            </w:pPr>
            <w:r w:rsidRPr="001231A4">
              <w:rPr>
                <w:sz w:val="16"/>
                <w:szCs w:val="16"/>
              </w:rPr>
              <w:t xml:space="preserve">For </w:t>
            </w:r>
            <w:proofErr w:type="spellStart"/>
            <w:r w:rsidRPr="001231A4">
              <w:rPr>
                <w:sz w:val="16"/>
                <w:szCs w:val="16"/>
              </w:rPr>
              <w:t>AoA</w:t>
            </w:r>
            <w:proofErr w:type="spellEnd"/>
            <w:r w:rsidRPr="001231A4">
              <w:rPr>
                <w:sz w:val="16"/>
                <w:szCs w:val="16"/>
              </w:rPr>
              <w:t xml:space="preserve">, the geographical </w:t>
            </w:r>
            <w:proofErr w:type="gramStart"/>
            <w:r w:rsidRPr="001231A4">
              <w:rPr>
                <w:sz w:val="16"/>
                <w:szCs w:val="16"/>
              </w:rPr>
              <w:t>North</w:t>
            </w:r>
            <w:proofErr w:type="gramEnd"/>
            <w:r w:rsidRPr="001231A4">
              <w:rPr>
                <w:sz w:val="16"/>
                <w:szCs w:val="16"/>
              </w:rPr>
              <w:t>, positive in a counter-clockwise direction.</w:t>
            </w:r>
          </w:p>
          <w:p w:rsidR="005344A1" w:rsidRPr="001231A4" w:rsidRDefault="005344A1" w:rsidP="005344A1">
            <w:pPr>
              <w:numPr>
                <w:ilvl w:val="2"/>
                <w:numId w:val="52"/>
              </w:numPr>
              <w:spacing w:after="0"/>
              <w:rPr>
                <w:sz w:val="16"/>
                <w:szCs w:val="16"/>
                <w:lang w:eastAsia="x-none"/>
              </w:rPr>
            </w:pPr>
            <w:r w:rsidRPr="001231A4">
              <w:rPr>
                <w:sz w:val="16"/>
                <w:szCs w:val="16"/>
              </w:rPr>
              <w:t xml:space="preserve">For </w:t>
            </w:r>
            <w:proofErr w:type="spellStart"/>
            <w:r w:rsidRPr="001231A4">
              <w:rPr>
                <w:sz w:val="16"/>
                <w:szCs w:val="16"/>
              </w:rPr>
              <w:t>ZoA</w:t>
            </w:r>
            <w:proofErr w:type="spellEnd"/>
            <w:r w:rsidRPr="001231A4">
              <w:rPr>
                <w:sz w:val="16"/>
                <w:szCs w:val="16"/>
              </w:rPr>
              <w:t>, the zenith/vertical</w:t>
            </w:r>
          </w:p>
          <w:p w:rsidR="005344A1" w:rsidRPr="001231A4" w:rsidRDefault="005344A1" w:rsidP="005344A1">
            <w:pPr>
              <w:numPr>
                <w:ilvl w:val="3"/>
                <w:numId w:val="52"/>
              </w:numPr>
              <w:spacing w:after="0"/>
              <w:rPr>
                <w:sz w:val="16"/>
                <w:szCs w:val="16"/>
                <w:lang w:eastAsia="x-none"/>
              </w:rPr>
            </w:pPr>
            <w:r w:rsidRPr="001231A4">
              <w:rPr>
                <w:sz w:val="16"/>
                <w:szCs w:val="16"/>
              </w:rPr>
              <w:t xml:space="preserve">Note:  </w:t>
            </w:r>
            <m:oMath>
              <m:r>
                <m:rPr>
                  <m:sty m:val="p"/>
                </m:rPr>
                <w:rPr>
                  <w:rFonts w:ascii="Cambria Math" w:hAnsi="Cambria Math"/>
                  <w:sz w:val="16"/>
                  <w:szCs w:val="16"/>
                </w:rPr>
                <m:t>θ=0</m:t>
              </m:r>
            </m:oMath>
            <w:r w:rsidRPr="001231A4">
              <w:rPr>
                <w:sz w:val="16"/>
                <w:szCs w:val="16"/>
              </w:rPr>
              <w:t xml:space="preserve"> pointing to the zenith and </w:t>
            </w:r>
            <m:oMath>
              <m:r>
                <m:rPr>
                  <m:sty m:val="p"/>
                </m:rPr>
                <w:rPr>
                  <w:rFonts w:ascii="Cambria Math" w:hAnsi="Cambria Math"/>
                  <w:sz w:val="16"/>
                  <w:szCs w:val="16"/>
                </w:rPr>
                <m:t>θ=</m:t>
              </m:r>
              <m:sSup>
                <m:sSupPr>
                  <m:ctrlPr>
                    <w:rPr>
                      <w:rFonts w:ascii="Cambria Math" w:hAnsi="Cambria Math"/>
                      <w:sz w:val="16"/>
                      <w:szCs w:val="16"/>
                    </w:rPr>
                  </m:ctrlPr>
                </m:sSupPr>
                <m:e>
                  <m:r>
                    <m:rPr>
                      <m:sty m:val="p"/>
                    </m:rPr>
                    <w:rPr>
                      <w:rFonts w:ascii="Cambria Math" w:hAnsi="Cambria Math"/>
                      <w:sz w:val="16"/>
                      <w:szCs w:val="16"/>
                    </w:rPr>
                    <m:t>90</m:t>
                  </m:r>
                </m:e>
                <m:sup>
                  <m:r>
                    <m:rPr>
                      <m:sty m:val="p"/>
                    </m:rPr>
                    <w:rPr>
                      <w:rFonts w:ascii="Cambria Math" w:hAnsi="Cambria Math"/>
                      <w:sz w:val="16"/>
                      <w:szCs w:val="16"/>
                    </w:rPr>
                    <m:t>0</m:t>
                  </m:r>
                </m:sup>
              </m:sSup>
            </m:oMath>
            <w:r w:rsidRPr="001231A4">
              <w:rPr>
                <w:sz w:val="16"/>
                <w:szCs w:val="16"/>
              </w:rPr>
              <w:t xml:space="preserve"> pointing to the horizon.</w:t>
            </w:r>
          </w:p>
          <w:p w:rsidR="005344A1" w:rsidRPr="001231A4" w:rsidRDefault="005344A1" w:rsidP="005344A1">
            <w:pPr>
              <w:pStyle w:val="afb"/>
              <w:ind w:left="800"/>
              <w:jc w:val="both"/>
              <w:rPr>
                <w:sz w:val="16"/>
                <w:szCs w:val="16"/>
              </w:rPr>
            </w:pPr>
          </w:p>
          <w:p w:rsidR="005344A1" w:rsidRPr="001231A4" w:rsidRDefault="005344A1" w:rsidP="005344A1">
            <w:pPr>
              <w:numPr>
                <w:ilvl w:val="1"/>
                <w:numId w:val="52"/>
              </w:numPr>
              <w:spacing w:after="0"/>
              <w:rPr>
                <w:sz w:val="16"/>
                <w:szCs w:val="16"/>
              </w:rPr>
            </w:pPr>
            <w:r w:rsidRPr="001231A4">
              <w:rPr>
                <w:sz w:val="16"/>
                <w:szCs w:val="16"/>
                <w:lang w:eastAsia="x-none"/>
              </w:rPr>
              <w:t>Option 2:</w:t>
            </w:r>
          </w:p>
          <w:p w:rsidR="005344A1" w:rsidRPr="001231A4" w:rsidRDefault="005344A1" w:rsidP="005344A1">
            <w:pPr>
              <w:numPr>
                <w:ilvl w:val="2"/>
                <w:numId w:val="52"/>
              </w:numPr>
              <w:spacing w:after="0"/>
              <w:rPr>
                <w:sz w:val="16"/>
                <w:szCs w:val="16"/>
              </w:rPr>
            </w:pPr>
            <w:r w:rsidRPr="001231A4">
              <w:rPr>
                <w:sz w:val="16"/>
                <w:szCs w:val="16"/>
              </w:rPr>
              <w:t xml:space="preserve">For </w:t>
            </w:r>
            <w:proofErr w:type="spellStart"/>
            <w:r w:rsidRPr="001231A4">
              <w:rPr>
                <w:sz w:val="16"/>
                <w:szCs w:val="16"/>
              </w:rPr>
              <w:t>AoA</w:t>
            </w:r>
            <w:proofErr w:type="spellEnd"/>
            <w:r w:rsidRPr="001231A4">
              <w:rPr>
                <w:sz w:val="16"/>
                <w:szCs w:val="16"/>
              </w:rPr>
              <w:t xml:space="preserve"> and </w:t>
            </w:r>
            <w:proofErr w:type="spellStart"/>
            <w:r w:rsidRPr="001231A4">
              <w:rPr>
                <w:sz w:val="16"/>
                <w:szCs w:val="16"/>
              </w:rPr>
              <w:t>ZoA</w:t>
            </w:r>
            <w:proofErr w:type="spellEnd"/>
            <w:r w:rsidRPr="001231A4">
              <w:rPr>
                <w:sz w:val="16"/>
                <w:szCs w:val="16"/>
              </w:rPr>
              <w:t xml:space="preserve">, the reference direction is with respect to the Local Coordinate System (LCS) defined in TR 38.901. The translation of the GCS to LCS uses the set of angles </w:t>
            </w:r>
            <w:r w:rsidRPr="001231A4">
              <w:rPr>
                <w:sz w:val="16"/>
                <w:szCs w:val="16"/>
              </w:rPr>
              <w:sym w:font="Symbol" w:char="F061"/>
            </w:r>
            <w:r w:rsidRPr="001231A4">
              <w:rPr>
                <w:sz w:val="16"/>
                <w:szCs w:val="16"/>
              </w:rPr>
              <w:t xml:space="preserve"> (bearing angle), </w:t>
            </w:r>
            <w:r w:rsidRPr="001231A4">
              <w:rPr>
                <w:sz w:val="16"/>
                <w:szCs w:val="16"/>
              </w:rPr>
              <w:sym w:font="Symbol" w:char="F062"/>
            </w:r>
            <w:r w:rsidRPr="001231A4">
              <w:rPr>
                <w:sz w:val="16"/>
                <w:szCs w:val="16"/>
              </w:rPr>
              <w:t xml:space="preserve"> (</w:t>
            </w:r>
            <w:proofErr w:type="spellStart"/>
            <w:r w:rsidRPr="001231A4">
              <w:rPr>
                <w:sz w:val="16"/>
                <w:szCs w:val="16"/>
              </w:rPr>
              <w:t>downtilt</w:t>
            </w:r>
            <w:proofErr w:type="spellEnd"/>
            <w:r w:rsidRPr="001231A4">
              <w:rPr>
                <w:sz w:val="16"/>
                <w:szCs w:val="16"/>
              </w:rPr>
              <w:t xml:space="preserve"> angle),  </w:t>
            </w:r>
            <w:r w:rsidRPr="001231A4">
              <w:rPr>
                <w:sz w:val="16"/>
                <w:szCs w:val="16"/>
              </w:rPr>
              <w:sym w:font="Symbol" w:char="F067"/>
            </w:r>
            <w:r w:rsidRPr="001231A4">
              <w:rPr>
                <w:sz w:val="16"/>
                <w:szCs w:val="16"/>
              </w:rPr>
              <w:t xml:space="preserve"> (slant angle) which are reported</w:t>
            </w:r>
          </w:p>
          <w:p w:rsidR="00EE048C" w:rsidRPr="00925EA4" w:rsidRDefault="00EE048C" w:rsidP="005344A1">
            <w:pPr>
              <w:spacing w:after="0"/>
              <w:ind w:left="720"/>
              <w:rPr>
                <w:sz w:val="16"/>
                <w:szCs w:val="16"/>
                <w:lang w:eastAsia="x-none"/>
              </w:rPr>
            </w:pPr>
          </w:p>
        </w:tc>
      </w:tr>
    </w:tbl>
    <w:p w:rsidR="00EE048C" w:rsidRDefault="00EE048C" w:rsidP="00EE048C">
      <w:pPr>
        <w:rPr>
          <w:sz w:val="16"/>
          <w:szCs w:val="16"/>
          <w:highlight w:val="darkYellow"/>
          <w:lang w:eastAsia="x-none"/>
        </w:rPr>
      </w:pPr>
    </w:p>
    <w:p w:rsidR="00CD54D9" w:rsidRDefault="00394F3C" w:rsidP="00394F3C">
      <w:pPr>
        <w:rPr>
          <w:rFonts w:eastAsia="宋体"/>
        </w:rPr>
      </w:pPr>
      <w:r>
        <w:rPr>
          <w:rFonts w:eastAsia="宋体"/>
        </w:rPr>
        <w:t xml:space="preserve">In above agreement, when </w:t>
      </w:r>
      <w:proofErr w:type="spellStart"/>
      <w:r w:rsidRPr="00394F3C">
        <w:rPr>
          <w:rFonts w:eastAsia="宋体"/>
        </w:rPr>
        <w:t>AoA</w:t>
      </w:r>
      <w:proofErr w:type="spellEnd"/>
      <w:r w:rsidRPr="00394F3C">
        <w:rPr>
          <w:rFonts w:eastAsia="宋体"/>
        </w:rPr>
        <w:t xml:space="preserve"> (ϕ) and </w:t>
      </w:r>
      <w:proofErr w:type="spellStart"/>
      <w:r w:rsidRPr="00394F3C">
        <w:rPr>
          <w:rFonts w:eastAsia="宋体"/>
        </w:rPr>
        <w:t>ZoA</w:t>
      </w:r>
      <w:proofErr w:type="spellEnd"/>
      <w:r w:rsidRPr="00394F3C">
        <w:rPr>
          <w:rFonts w:eastAsia="宋体"/>
        </w:rPr>
        <w:t xml:space="preserve"> (θ) </w:t>
      </w:r>
      <w:r>
        <w:rPr>
          <w:rFonts w:eastAsia="宋体"/>
        </w:rPr>
        <w:t xml:space="preserve">are defined in GCS, the definition of the </w:t>
      </w:r>
      <w:r w:rsidRPr="00394F3C">
        <w:rPr>
          <w:rFonts w:eastAsia="宋体"/>
        </w:rPr>
        <w:t xml:space="preserve">reference directions </w:t>
      </w:r>
      <w:r>
        <w:rPr>
          <w:rFonts w:eastAsia="宋体"/>
        </w:rPr>
        <w:t xml:space="preserve">for </w:t>
      </w:r>
      <w:r w:rsidR="00315E09">
        <w:rPr>
          <w:rFonts w:eastAsia="宋体"/>
        </w:rPr>
        <w:t xml:space="preserve">the </w:t>
      </w:r>
      <w:proofErr w:type="spellStart"/>
      <w:r w:rsidR="00315E09" w:rsidRPr="00394F3C">
        <w:rPr>
          <w:rFonts w:eastAsia="宋体"/>
        </w:rPr>
        <w:t>AoA</w:t>
      </w:r>
      <w:proofErr w:type="spellEnd"/>
      <w:r w:rsidRPr="00394F3C">
        <w:rPr>
          <w:rFonts w:eastAsia="宋体"/>
        </w:rPr>
        <w:t xml:space="preserve"> (ϕ) and </w:t>
      </w:r>
      <w:proofErr w:type="spellStart"/>
      <w:r w:rsidRPr="00394F3C">
        <w:rPr>
          <w:rFonts w:eastAsia="宋体"/>
        </w:rPr>
        <w:t>ZoA</w:t>
      </w:r>
      <w:proofErr w:type="spellEnd"/>
      <w:r w:rsidRPr="00394F3C">
        <w:rPr>
          <w:rFonts w:eastAsia="宋体"/>
        </w:rPr>
        <w:t xml:space="preserve"> (θ) </w:t>
      </w:r>
      <w:r>
        <w:rPr>
          <w:rFonts w:eastAsia="宋体"/>
        </w:rPr>
        <w:t>are clearly defined, e.g., f</w:t>
      </w:r>
      <w:r w:rsidRPr="00394F3C">
        <w:rPr>
          <w:rFonts w:eastAsia="宋体"/>
        </w:rPr>
        <w:t xml:space="preserve">or </w:t>
      </w:r>
      <w:proofErr w:type="spellStart"/>
      <w:r w:rsidRPr="00394F3C">
        <w:rPr>
          <w:rFonts w:eastAsia="宋体"/>
        </w:rPr>
        <w:t>AoA</w:t>
      </w:r>
      <w:proofErr w:type="spellEnd"/>
      <w:r w:rsidRPr="00394F3C">
        <w:rPr>
          <w:rFonts w:eastAsia="宋体"/>
        </w:rPr>
        <w:t>, the geographical North, positive i</w:t>
      </w:r>
      <w:r>
        <w:rPr>
          <w:rFonts w:eastAsia="宋体"/>
        </w:rPr>
        <w:t>n a counter-clockwise direction, and f</w:t>
      </w:r>
      <w:r w:rsidRPr="00394F3C">
        <w:rPr>
          <w:rFonts w:eastAsia="宋体"/>
        </w:rPr>
        <w:t xml:space="preserve">or </w:t>
      </w:r>
      <w:proofErr w:type="spellStart"/>
      <w:r w:rsidRPr="00394F3C">
        <w:rPr>
          <w:rFonts w:eastAsia="宋体"/>
        </w:rPr>
        <w:t>ZoA</w:t>
      </w:r>
      <w:proofErr w:type="spellEnd"/>
      <w:r w:rsidRPr="00394F3C">
        <w:rPr>
          <w:rFonts w:eastAsia="宋体"/>
        </w:rPr>
        <w:t>, the zenith/vertical</w:t>
      </w:r>
      <w:r>
        <w:rPr>
          <w:rFonts w:eastAsia="宋体"/>
        </w:rPr>
        <w:t xml:space="preserve">. When </w:t>
      </w:r>
      <w:proofErr w:type="spellStart"/>
      <w:r w:rsidRPr="00394F3C">
        <w:rPr>
          <w:rFonts w:eastAsia="宋体"/>
        </w:rPr>
        <w:t>AoA</w:t>
      </w:r>
      <w:proofErr w:type="spellEnd"/>
      <w:r w:rsidRPr="00394F3C">
        <w:rPr>
          <w:rFonts w:eastAsia="宋体"/>
        </w:rPr>
        <w:t xml:space="preserve"> (ϕ) and </w:t>
      </w:r>
      <w:proofErr w:type="spellStart"/>
      <w:r w:rsidRPr="00394F3C">
        <w:rPr>
          <w:rFonts w:eastAsia="宋体"/>
        </w:rPr>
        <w:t>ZoA</w:t>
      </w:r>
      <w:proofErr w:type="spellEnd"/>
      <w:r w:rsidRPr="00394F3C">
        <w:rPr>
          <w:rFonts w:eastAsia="宋体"/>
        </w:rPr>
        <w:t xml:space="preserve"> (θ) </w:t>
      </w:r>
      <w:r>
        <w:rPr>
          <w:rFonts w:eastAsia="宋体"/>
        </w:rPr>
        <w:t xml:space="preserve">are defined in LCS, </w:t>
      </w:r>
      <w:r w:rsidR="00315E09">
        <w:rPr>
          <w:rFonts w:eastAsia="宋体"/>
        </w:rPr>
        <w:t xml:space="preserve">although </w:t>
      </w:r>
      <w:r>
        <w:rPr>
          <w:rFonts w:eastAsia="宋体"/>
        </w:rPr>
        <w:t xml:space="preserve">it says the </w:t>
      </w:r>
      <w:r w:rsidRPr="00394F3C">
        <w:rPr>
          <w:rFonts w:eastAsia="宋体"/>
        </w:rPr>
        <w:t xml:space="preserve">reference direction is with respect to the </w:t>
      </w:r>
      <w:r>
        <w:rPr>
          <w:rFonts w:eastAsia="宋体"/>
        </w:rPr>
        <w:t>LCS</w:t>
      </w:r>
      <w:r w:rsidR="00315E09">
        <w:rPr>
          <w:rFonts w:eastAsia="宋体"/>
        </w:rPr>
        <w:t xml:space="preserve"> defined in TR 38.901, it may need to be further clarified that the </w:t>
      </w:r>
      <w:proofErr w:type="spellStart"/>
      <w:r w:rsidR="00315E09" w:rsidRPr="00394F3C">
        <w:rPr>
          <w:rFonts w:eastAsia="宋体"/>
        </w:rPr>
        <w:t>AoA</w:t>
      </w:r>
      <w:proofErr w:type="spellEnd"/>
      <w:r w:rsidR="00315E09" w:rsidRPr="00394F3C">
        <w:rPr>
          <w:rFonts w:eastAsia="宋体"/>
        </w:rPr>
        <w:t xml:space="preserve"> (ϕ) and </w:t>
      </w:r>
      <w:proofErr w:type="spellStart"/>
      <w:r w:rsidR="00315E09" w:rsidRPr="00394F3C">
        <w:rPr>
          <w:rFonts w:eastAsia="宋体"/>
        </w:rPr>
        <w:t>ZoA</w:t>
      </w:r>
      <w:proofErr w:type="spellEnd"/>
      <w:r w:rsidR="00315E09" w:rsidRPr="00394F3C">
        <w:rPr>
          <w:rFonts w:eastAsia="宋体"/>
        </w:rPr>
        <w:t xml:space="preserve"> (θ)</w:t>
      </w:r>
      <w:r w:rsidR="00315E09">
        <w:rPr>
          <w:rFonts w:eastAsia="宋体"/>
        </w:rPr>
        <w:t xml:space="preserve"> are defined with respect to which reference directions.  </w:t>
      </w:r>
    </w:p>
    <w:p w:rsidR="00CD54D9" w:rsidRDefault="00315E09" w:rsidP="00CD54D9">
      <w:pPr>
        <w:rPr>
          <w:rFonts w:eastAsia="宋体"/>
        </w:rPr>
      </w:pPr>
      <w:r>
        <w:rPr>
          <w:rFonts w:eastAsia="宋体"/>
        </w:rPr>
        <w:t xml:space="preserve">According to TR 38.901, </w:t>
      </w:r>
      <w:r w:rsidR="00BC12BB">
        <w:rPr>
          <w:rFonts w:eastAsia="宋体"/>
        </w:rPr>
        <w:t xml:space="preserve">when the GCS is represented by the </w:t>
      </w:r>
      <w:r w:rsidR="00BC12BB" w:rsidRPr="00147F39">
        <w:rPr>
          <w:rFonts w:eastAsia="宋体"/>
        </w:rPr>
        <w:t>Cartesian</w:t>
      </w:r>
      <w:r w:rsidR="00BC12BB">
        <w:rPr>
          <w:rFonts w:eastAsia="宋体"/>
        </w:rPr>
        <w:t xml:space="preserve"> coordinate system </w:t>
      </w:r>
      <m:oMath>
        <m:d>
          <m:dPr>
            <m:ctrlPr>
              <w:rPr>
                <w:rFonts w:ascii="Cambria Math" w:eastAsia="宋体" w:hAnsi="Cambria Math"/>
                <w:i/>
              </w:rPr>
            </m:ctrlPr>
          </m:dPr>
          <m:e>
            <m:r>
              <w:rPr>
                <w:rFonts w:ascii="Cambria Math" w:eastAsia="宋体" w:hAnsi="Cambria Math"/>
              </w:rPr>
              <m:t>x, y,z</m:t>
            </m:r>
          </m:e>
        </m:d>
      </m:oMath>
      <w:r w:rsidR="00BC12BB">
        <w:rPr>
          <w:rFonts w:eastAsia="宋体"/>
        </w:rPr>
        <w:t xml:space="preserve">and </w:t>
      </w:r>
      <w:r>
        <w:rPr>
          <w:rFonts w:eastAsia="宋体"/>
        </w:rPr>
        <w:t xml:space="preserve">the LCS is represented </w:t>
      </w:r>
      <w:r w:rsidR="00CD54D9">
        <w:rPr>
          <w:rFonts w:eastAsia="宋体"/>
        </w:rPr>
        <w:t>by</w:t>
      </w:r>
      <w:r>
        <w:rPr>
          <w:rFonts w:eastAsia="宋体"/>
        </w:rPr>
        <w:t xml:space="preserve"> the </w:t>
      </w:r>
      <w:r w:rsidRPr="00147F39">
        <w:rPr>
          <w:rFonts w:eastAsia="宋体"/>
        </w:rPr>
        <w:t>Cartesian</w:t>
      </w:r>
      <w:r>
        <w:rPr>
          <w:rFonts w:eastAsia="宋体"/>
        </w:rPr>
        <w:t xml:space="preserve"> coordinate</w:t>
      </w:r>
      <w:r w:rsidR="00BC12BB">
        <w:rPr>
          <w:rFonts w:eastAsia="宋体"/>
        </w:rPr>
        <w:t xml:space="preserve"> </w:t>
      </w:r>
      <w:proofErr w:type="gramStart"/>
      <w:r w:rsidR="00BC12BB">
        <w:rPr>
          <w:rFonts w:eastAsia="宋体"/>
        </w:rPr>
        <w:t>system</w:t>
      </w:r>
      <w:r>
        <w:rPr>
          <w:rFonts w:eastAsia="宋体"/>
        </w:rPr>
        <w:t xml:space="preserve"> </w:t>
      </w:r>
      <w:proofErr w:type="gramEnd"/>
      <m:oMath>
        <m:r>
          <w:rPr>
            <w:rFonts w:ascii="Cambria Math" w:eastAsia="宋体" w:hAnsi="Cambria Math"/>
          </w:rPr>
          <m:t>(</m:t>
        </m:r>
        <m:limUpp>
          <m:limUppPr>
            <m:ctrlPr>
              <w:rPr>
                <w:rFonts w:ascii="Cambria Math" w:eastAsia="宋体" w:hAnsi="Cambria Math"/>
                <w:i/>
              </w:rPr>
            </m:ctrlPr>
          </m:limUppPr>
          <m:e>
            <m:r>
              <w:rPr>
                <w:rFonts w:ascii="Cambria Math" w:eastAsia="宋体" w:hAnsi="Cambria Math"/>
              </w:rPr>
              <m:t>x</m:t>
            </m:r>
          </m:e>
          <m:lim>
            <m:r>
              <w:rPr>
                <w:rFonts w:ascii="Cambria Math" w:eastAsia="宋体" w:hAnsi="Cambria Math"/>
              </w:rPr>
              <m:t>∴</m:t>
            </m:r>
          </m:lim>
        </m:limUpp>
        <m:r>
          <w:rPr>
            <w:rFonts w:ascii="Cambria Math" w:eastAsia="宋体" w:hAnsi="Cambria Math"/>
          </w:rPr>
          <m:t xml:space="preserve">, </m:t>
        </m:r>
        <m:limUpp>
          <m:limUppPr>
            <m:ctrlPr>
              <w:rPr>
                <w:rFonts w:ascii="Cambria Math" w:eastAsia="宋体" w:hAnsi="Cambria Math"/>
                <w:i/>
              </w:rPr>
            </m:ctrlPr>
          </m:limUppPr>
          <m:e>
            <m:r>
              <w:rPr>
                <w:rFonts w:ascii="Cambria Math" w:eastAsia="宋体" w:hAnsi="Cambria Math"/>
              </w:rPr>
              <m:t>y</m:t>
            </m:r>
          </m:e>
          <m:lim>
            <m:r>
              <w:rPr>
                <w:rFonts w:ascii="Cambria Math" w:eastAsia="宋体" w:hAnsi="Cambria Math"/>
              </w:rPr>
              <m:t>∴</m:t>
            </m:r>
          </m:lim>
        </m:limUpp>
        <m:r>
          <w:rPr>
            <w:rFonts w:ascii="Cambria Math" w:eastAsia="宋体" w:hAnsi="Cambria Math"/>
          </w:rPr>
          <m:t>,</m:t>
        </m:r>
        <m:limUpp>
          <m:limUppPr>
            <m:ctrlPr>
              <w:rPr>
                <w:rFonts w:ascii="Cambria Math" w:eastAsia="宋体" w:hAnsi="Cambria Math"/>
                <w:i/>
              </w:rPr>
            </m:ctrlPr>
          </m:limUppPr>
          <m:e>
            <m:r>
              <w:rPr>
                <w:rFonts w:ascii="Cambria Math" w:eastAsia="宋体" w:hAnsi="Cambria Math"/>
              </w:rPr>
              <m:t>z</m:t>
            </m:r>
          </m:e>
          <m:lim>
            <m:r>
              <w:rPr>
                <w:rFonts w:ascii="Cambria Math" w:eastAsia="宋体" w:hAnsi="Cambria Math"/>
              </w:rPr>
              <m:t>∴</m:t>
            </m:r>
          </m:lim>
        </m:limUpp>
        <m:r>
          <w:rPr>
            <w:rFonts w:ascii="Cambria Math" w:eastAsia="宋体" w:hAnsi="Cambria Math"/>
          </w:rPr>
          <m:t>)</m:t>
        </m:r>
      </m:oMath>
      <w:r w:rsidR="00BC12BB">
        <w:rPr>
          <w:rFonts w:eastAsia="宋体"/>
        </w:rPr>
        <w:t xml:space="preserve">, </w:t>
      </w:r>
      <w:r w:rsidR="00CD54D9">
        <w:rPr>
          <w:rFonts w:eastAsia="宋体"/>
        </w:rPr>
        <w:t>the transformation from the</w:t>
      </w:r>
      <w:r w:rsidR="00CD54D9" w:rsidRPr="00147F39">
        <w:rPr>
          <w:rFonts w:eastAsia="宋体"/>
        </w:rPr>
        <w:t xml:space="preserve"> LCS </w:t>
      </w:r>
      <w:r w:rsidR="00CD54D9">
        <w:rPr>
          <w:rFonts w:eastAsia="宋体"/>
        </w:rPr>
        <w:t>to the</w:t>
      </w:r>
      <w:r w:rsidR="00CD54D9" w:rsidRPr="00147F39">
        <w:rPr>
          <w:rFonts w:eastAsia="宋体"/>
        </w:rPr>
        <w:t xml:space="preserve"> GCS </w:t>
      </w:r>
      <m:oMath>
        <m:d>
          <m:dPr>
            <m:ctrlPr>
              <w:rPr>
                <w:rFonts w:ascii="Cambria Math" w:eastAsia="宋体" w:hAnsi="Cambria Math"/>
                <w:i/>
              </w:rPr>
            </m:ctrlPr>
          </m:dPr>
          <m:e>
            <m:r>
              <w:rPr>
                <w:rFonts w:ascii="Cambria Math" w:eastAsia="宋体" w:hAnsi="Cambria Math"/>
              </w:rPr>
              <m:t>x,y,z</m:t>
            </m:r>
          </m:e>
        </m:d>
      </m:oMath>
      <w:r w:rsidR="00CD54D9" w:rsidRPr="00147F39">
        <w:rPr>
          <w:rFonts w:eastAsia="宋体"/>
        </w:rPr>
        <w:t xml:space="preserve"> depen</w:t>
      </w:r>
      <w:r w:rsidR="00CD54D9">
        <w:rPr>
          <w:rFonts w:eastAsia="宋体"/>
        </w:rPr>
        <w:t>ds on the</w:t>
      </w:r>
      <w:r w:rsidR="00CD54D9" w:rsidRPr="00147F39">
        <w:rPr>
          <w:rFonts w:eastAsia="宋体"/>
        </w:rPr>
        <w:t xml:space="preserve"> bearing angle</w:t>
      </w:r>
      <w:r w:rsidR="00CD54D9">
        <w:rPr>
          <w:rFonts w:eastAsia="宋体"/>
        </w:rPr>
        <w:t xml:space="preserve"> </w:t>
      </w:r>
      <w:r w:rsidR="00CD54D9" w:rsidRPr="00147F39">
        <w:rPr>
          <w:rFonts w:eastAsia="宋体"/>
          <w:i/>
        </w:rPr>
        <w:sym w:font="Symbol" w:char="F061"/>
      </w:r>
      <w:r w:rsidR="00CD54D9" w:rsidRPr="00147F39">
        <w:rPr>
          <w:rFonts w:eastAsia="宋体"/>
        </w:rPr>
        <w:t xml:space="preserve">, the </w:t>
      </w:r>
      <w:proofErr w:type="spellStart"/>
      <w:r w:rsidR="00CD54D9" w:rsidRPr="00147F39">
        <w:rPr>
          <w:rFonts w:eastAsia="宋体"/>
        </w:rPr>
        <w:t>downtilt</w:t>
      </w:r>
      <w:proofErr w:type="spellEnd"/>
      <w:r w:rsidR="00CD54D9" w:rsidRPr="00147F39">
        <w:rPr>
          <w:rFonts w:eastAsia="宋体"/>
        </w:rPr>
        <w:t xml:space="preserve"> angle </w:t>
      </w:r>
      <w:r w:rsidR="00CD54D9" w:rsidRPr="00147F39">
        <w:rPr>
          <w:rFonts w:eastAsia="宋体"/>
          <w:i/>
        </w:rPr>
        <w:sym w:font="Symbol" w:char="F062"/>
      </w:r>
      <w:r w:rsidR="00CD54D9">
        <w:rPr>
          <w:rFonts w:eastAsia="宋体"/>
        </w:rPr>
        <w:t xml:space="preserve"> </w:t>
      </w:r>
      <w:r w:rsidR="00CD54D9" w:rsidRPr="00147F39">
        <w:rPr>
          <w:rFonts w:eastAsia="宋体"/>
        </w:rPr>
        <w:t>and the slant angle</w:t>
      </w:r>
      <w:r w:rsidR="00CD54D9">
        <w:rPr>
          <w:rFonts w:eastAsia="宋体"/>
        </w:rPr>
        <w:t xml:space="preserve"> </w:t>
      </w:r>
      <w:r w:rsidR="00CD54D9" w:rsidRPr="00147F39">
        <w:rPr>
          <w:rFonts w:eastAsia="宋体"/>
          <w:i/>
        </w:rPr>
        <w:sym w:font="Symbol" w:char="F067"/>
      </w:r>
      <w:r w:rsidR="00CD54D9">
        <w:rPr>
          <w:rFonts w:eastAsia="宋体"/>
        </w:rPr>
        <w:t xml:space="preserve"> : </w:t>
      </w:r>
    </w:p>
    <w:p w:rsidR="00CD54D9" w:rsidRPr="000D34AD" w:rsidRDefault="00CD54D9" w:rsidP="00CD54D9">
      <w:pPr>
        <w:pStyle w:val="EQ"/>
        <w:tabs>
          <w:tab w:val="clear" w:pos="4536"/>
          <w:tab w:val="center" w:pos="4820"/>
        </w:tabs>
      </w:pPr>
      <w:r w:rsidRPr="00147F39">
        <w:rPr>
          <w:rFonts w:eastAsia="宋体"/>
        </w:rPr>
        <w:lastRenderedPageBreak/>
        <w:tab/>
      </w:r>
      <w:r w:rsidR="0090647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45pt">
            <v:imagedata r:id="rId9" o:title=""/>
          </v:shape>
        </w:pict>
      </w:r>
      <w:r w:rsidRPr="00147F39">
        <w:tab/>
      </w:r>
    </w:p>
    <w:p w:rsidR="00394F3C" w:rsidRDefault="00BC12BB" w:rsidP="00CD54D9">
      <w:pPr>
        <w:rPr>
          <w:rFonts w:eastAsia="宋体"/>
        </w:rPr>
      </w:pPr>
      <w:r>
        <w:rPr>
          <w:rFonts w:eastAsia="宋体"/>
        </w:rPr>
        <w:t>T</w:t>
      </w:r>
      <w:r w:rsidR="00CD54D9">
        <w:rPr>
          <w:rFonts w:eastAsia="宋体"/>
        </w:rPr>
        <w:t>he</w:t>
      </w:r>
      <w:r w:rsidR="00315E09">
        <w:rPr>
          <w:rFonts w:eastAsia="宋体"/>
        </w:rPr>
        <w:t xml:space="preserve"> </w:t>
      </w:r>
      <w:proofErr w:type="spellStart"/>
      <w:r w:rsidR="00315E09" w:rsidRPr="00394F3C">
        <w:rPr>
          <w:rFonts w:eastAsia="宋体"/>
        </w:rPr>
        <w:t>AoA</w:t>
      </w:r>
      <w:proofErr w:type="spellEnd"/>
      <w:r w:rsidR="00315E09" w:rsidRPr="00394F3C">
        <w:rPr>
          <w:rFonts w:eastAsia="宋体"/>
        </w:rPr>
        <w:t xml:space="preserve"> (</w:t>
      </w:r>
      <m:oMath>
        <m:sSup>
          <m:sSupPr>
            <m:ctrlPr>
              <w:rPr>
                <w:rFonts w:ascii="Cambria Math" w:eastAsia="宋体" w:hAnsi="Cambria Math"/>
                <w:i/>
              </w:rPr>
            </m:ctrlPr>
          </m:sSupPr>
          <m:e>
            <m:r>
              <w:rPr>
                <w:rFonts w:ascii="Cambria Math" w:eastAsia="宋体" w:hAnsi="Cambria Math"/>
              </w:rPr>
              <m:t>ϕ</m:t>
            </m:r>
          </m:e>
          <m:sup>
            <m:r>
              <w:rPr>
                <w:rFonts w:ascii="Cambria Math" w:eastAsia="宋体" w:hAnsi="Cambria Math"/>
              </w:rPr>
              <m:t>'</m:t>
            </m:r>
          </m:sup>
        </m:sSup>
      </m:oMath>
      <w:r w:rsidR="00315E09">
        <w:rPr>
          <w:rFonts w:eastAsia="宋体"/>
        </w:rPr>
        <w:t>) and ZoA (</w:t>
      </w:r>
      <m:oMath>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oMath>
      <w:r w:rsidR="00315E09">
        <w:rPr>
          <w:rFonts w:eastAsia="宋体"/>
        </w:rPr>
        <w:t>)</w:t>
      </w:r>
      <w:r w:rsidR="00CD54D9">
        <w:rPr>
          <w:rFonts w:eastAsia="宋体"/>
        </w:rPr>
        <w:t xml:space="preserve"> is the LCS, </w:t>
      </w:r>
      <w:proofErr w:type="gramStart"/>
      <w:r w:rsidR="00315E09">
        <w:rPr>
          <w:rFonts w:eastAsia="宋体"/>
        </w:rPr>
        <w:t>then</w:t>
      </w:r>
      <w:proofErr w:type="gramEnd"/>
      <m:oMath>
        <m:r>
          <w:rPr>
            <w:rFonts w:ascii="Cambria Math" w:eastAsia="宋体" w:hAnsi="Cambria Math"/>
          </w:rPr>
          <m:t xml:space="preserve"> </m:t>
        </m:r>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oMath>
      <w:r w:rsidR="00315E09">
        <w:rPr>
          <w:rFonts w:eastAsia="宋体"/>
        </w:rPr>
        <w:t xml:space="preserve"> </w:t>
      </w:r>
      <w:r w:rsidR="00CD54D9">
        <w:rPr>
          <w:rFonts w:eastAsia="宋体"/>
        </w:rPr>
        <w:t xml:space="preserve">is </w:t>
      </w:r>
      <w:r w:rsidR="00315E09">
        <w:rPr>
          <w:rFonts w:eastAsia="宋体"/>
        </w:rPr>
        <w:t>define</w:t>
      </w:r>
      <w:r w:rsidR="00CD54D9">
        <w:rPr>
          <w:rFonts w:eastAsia="宋体"/>
        </w:rPr>
        <w:t>d</w:t>
      </w:r>
      <w:r w:rsidR="00315E09">
        <w:rPr>
          <w:rFonts w:eastAsia="宋体"/>
        </w:rPr>
        <w:t xml:space="preserve"> as</w:t>
      </w:r>
      <w:r w:rsidR="00315E09" w:rsidRPr="00147F39">
        <w:rPr>
          <w:rFonts w:eastAsia="宋体"/>
        </w:rPr>
        <w:t xml:space="preserve"> the zenith angle measured from the +</w:t>
      </w:r>
      <m:oMath>
        <m:d>
          <m:dPr>
            <m:ctrlPr>
              <w:rPr>
                <w:rFonts w:ascii="Cambria Math" w:eastAsia="宋体" w:hAnsi="Cambria Math"/>
                <w:i/>
              </w:rPr>
            </m:ctrlPr>
          </m:dPr>
          <m:e>
            <m:limUpp>
              <m:limUppPr>
                <m:ctrlPr>
                  <w:rPr>
                    <w:rFonts w:ascii="Cambria Math" w:eastAsia="宋体" w:hAnsi="Cambria Math"/>
                    <w:i/>
                  </w:rPr>
                </m:ctrlPr>
              </m:limUppPr>
              <m:e>
                <m:r>
                  <w:rPr>
                    <w:rFonts w:ascii="Cambria Math" w:eastAsia="宋体" w:hAnsi="Cambria Math"/>
                  </w:rPr>
                  <m:t>z</m:t>
                </m:r>
              </m:e>
              <m:lim>
                <m:r>
                  <w:rPr>
                    <w:rFonts w:ascii="Cambria Math" w:eastAsia="宋体" w:hAnsi="Cambria Math"/>
                  </w:rPr>
                  <m:t>∴</m:t>
                </m:r>
              </m:lim>
            </m:limUpp>
          </m:e>
        </m:d>
      </m:oMath>
      <w:r w:rsidR="00315E09" w:rsidRPr="00147F39">
        <w:rPr>
          <w:rFonts w:eastAsia="宋体"/>
        </w:rPr>
        <w:t xml:space="preserve">-axis, and </w:t>
      </w:r>
      <m:oMath>
        <m:sSup>
          <m:sSupPr>
            <m:ctrlPr>
              <w:rPr>
                <w:rFonts w:ascii="Cambria Math" w:eastAsia="宋体" w:hAnsi="Cambria Math"/>
                <w:i/>
              </w:rPr>
            </m:ctrlPr>
          </m:sSupPr>
          <m:e>
            <m:r>
              <w:rPr>
                <w:rFonts w:ascii="Cambria Math" w:eastAsia="宋体" w:hAnsi="Cambria Math"/>
              </w:rPr>
              <m:t>ϕ</m:t>
            </m:r>
          </m:e>
          <m:sup>
            <m:r>
              <w:rPr>
                <w:rFonts w:ascii="Cambria Math" w:eastAsia="宋体" w:hAnsi="Cambria Math"/>
              </w:rPr>
              <m:t>'</m:t>
            </m:r>
          </m:sup>
        </m:sSup>
      </m:oMath>
      <w:r w:rsidR="00315E09" w:rsidRPr="00147F39">
        <w:rPr>
          <w:rFonts w:eastAsia="宋体"/>
        </w:rPr>
        <w:t>is the azimuth angle measured from the +</w:t>
      </w:r>
      <m:oMath>
        <m:r>
          <w:rPr>
            <w:rFonts w:ascii="Cambria Math" w:eastAsia="宋体" w:hAnsi="Cambria Math"/>
          </w:rPr>
          <m:t xml:space="preserve"> </m:t>
        </m:r>
        <m:limUpp>
          <m:limUppPr>
            <m:ctrlPr>
              <w:rPr>
                <w:rFonts w:ascii="Cambria Math" w:eastAsia="宋体" w:hAnsi="Cambria Math"/>
                <w:i/>
              </w:rPr>
            </m:ctrlPr>
          </m:limUppPr>
          <m:e>
            <m:r>
              <w:rPr>
                <w:rFonts w:ascii="Cambria Math" w:eastAsia="宋体" w:hAnsi="Cambria Math"/>
              </w:rPr>
              <m:t>x</m:t>
            </m:r>
          </m:e>
          <m:lim>
            <m:r>
              <w:rPr>
                <w:rFonts w:ascii="Cambria Math" w:eastAsia="宋体" w:hAnsi="Cambria Math"/>
              </w:rPr>
              <m:t>∴</m:t>
            </m:r>
          </m:lim>
        </m:limUpp>
      </m:oMath>
      <w:r w:rsidR="00315E09" w:rsidRPr="00147F39">
        <w:rPr>
          <w:rFonts w:eastAsia="宋体"/>
        </w:rPr>
        <w:t xml:space="preserve">-axis in the </w:t>
      </w:r>
      <m:oMath>
        <m:limUpp>
          <m:limUppPr>
            <m:ctrlPr>
              <w:rPr>
                <w:rFonts w:ascii="Cambria Math" w:eastAsia="宋体" w:hAnsi="Cambria Math"/>
                <w:i/>
              </w:rPr>
            </m:ctrlPr>
          </m:limUppPr>
          <m:e>
            <m:r>
              <w:rPr>
                <w:rFonts w:ascii="Cambria Math" w:eastAsia="宋体" w:hAnsi="Cambria Math"/>
              </w:rPr>
              <m:t>x</m:t>
            </m:r>
          </m:e>
          <m:lim>
            <m:r>
              <w:rPr>
                <w:rFonts w:ascii="Cambria Math" w:eastAsia="宋体" w:hAnsi="Cambria Math"/>
              </w:rPr>
              <m:t>∴</m:t>
            </m:r>
          </m:lim>
        </m:limUpp>
        <m:r>
          <w:rPr>
            <w:rFonts w:ascii="Cambria Math" w:eastAsia="宋体" w:hAnsi="Cambria Math"/>
          </w:rPr>
          <m:t>-</m:t>
        </m:r>
        <m:limUpp>
          <m:limUppPr>
            <m:ctrlPr>
              <w:rPr>
                <w:rFonts w:ascii="Cambria Math" w:eastAsia="宋体" w:hAnsi="Cambria Math"/>
                <w:i/>
              </w:rPr>
            </m:ctrlPr>
          </m:limUppPr>
          <m:e>
            <m:r>
              <w:rPr>
                <w:rFonts w:ascii="Cambria Math" w:eastAsia="宋体" w:hAnsi="Cambria Math"/>
              </w:rPr>
              <m:t>y</m:t>
            </m:r>
          </m:e>
          <m:lim>
            <m:r>
              <w:rPr>
                <w:rFonts w:ascii="Cambria Math" w:eastAsia="宋体" w:hAnsi="Cambria Math"/>
              </w:rPr>
              <m:t>∴</m:t>
            </m:r>
          </m:lim>
        </m:limUpp>
      </m:oMath>
      <w:r w:rsidR="00315E09" w:rsidRPr="00147F39">
        <w:rPr>
          <w:rFonts w:eastAsia="宋体"/>
        </w:rPr>
        <w:t xml:space="preserve"> plane. </w:t>
      </w:r>
    </w:p>
    <w:p w:rsidR="00CD54D9" w:rsidRDefault="00CD54D9" w:rsidP="002B51DB">
      <w:pPr>
        <w:rPr>
          <w:rFonts w:eastAsia="宋体"/>
        </w:rPr>
      </w:pPr>
    </w:p>
    <w:p w:rsidR="00394F3C" w:rsidRDefault="00394F3C" w:rsidP="00394F3C">
      <w:pPr>
        <w:jc w:val="center"/>
        <w:rPr>
          <w:rFonts w:eastAsia="宋体"/>
        </w:rPr>
      </w:pPr>
      <w:r>
        <w:rPr>
          <w:noProof/>
          <w:lang w:val="en-US" w:eastAsia="zh-CN"/>
        </w:rPr>
        <w:drawing>
          <wp:inline distT="0" distB="0" distL="0" distR="0" wp14:anchorId="31F53A7D" wp14:editId="27D1A501">
            <wp:extent cx="2670175" cy="28238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0175" cy="2823845"/>
                    </a:xfrm>
                    <a:prstGeom prst="rect">
                      <a:avLst/>
                    </a:prstGeom>
                    <a:noFill/>
                    <a:ln>
                      <a:noFill/>
                    </a:ln>
                  </pic:spPr>
                </pic:pic>
              </a:graphicData>
            </a:graphic>
          </wp:inline>
        </w:drawing>
      </w:r>
    </w:p>
    <w:p w:rsidR="00394F3C" w:rsidRDefault="00394F3C" w:rsidP="00394F3C">
      <w:pPr>
        <w:jc w:val="center"/>
      </w:pPr>
      <w:r w:rsidRPr="00394F3C">
        <w:rPr>
          <w:b/>
        </w:rPr>
        <w:t>Figure 1:</w:t>
      </w:r>
      <w:r w:rsidRPr="00147F39">
        <w:t xml:space="preserve"> Orienting the LCS (blue) with respect to the GCS (</w:t>
      </w:r>
      <w:proofErr w:type="spellStart"/>
      <w:r w:rsidRPr="00147F39">
        <w:t>gray</w:t>
      </w:r>
      <w:proofErr w:type="spellEnd"/>
      <w:r w:rsidRPr="00147F39">
        <w:t xml:space="preserve">) by a sequence of 3 rotations: </w:t>
      </w:r>
      <w:r w:rsidRPr="00147F39">
        <w:rPr>
          <w:i/>
        </w:rPr>
        <w:sym w:font="Symbol" w:char="F061"/>
      </w:r>
      <w:r w:rsidRPr="00147F39">
        <w:t xml:space="preserve">, </w:t>
      </w:r>
      <w:r w:rsidRPr="00147F39">
        <w:rPr>
          <w:i/>
        </w:rPr>
        <w:sym w:font="Symbol" w:char="F062"/>
      </w:r>
      <w:r w:rsidRPr="00147F39">
        <w:t xml:space="preserve">, </w:t>
      </w:r>
      <w:r w:rsidRPr="00147F39">
        <w:rPr>
          <w:i/>
        </w:rPr>
        <w:sym w:font="Symbol" w:char="F067"/>
      </w:r>
      <w:r w:rsidRPr="00147F39">
        <w:t>.</w:t>
      </w:r>
    </w:p>
    <w:p w:rsidR="00394F3C" w:rsidRDefault="00394F3C" w:rsidP="00394F3C">
      <w:pPr>
        <w:jc w:val="center"/>
        <w:rPr>
          <w:rFonts w:eastAsia="宋体"/>
        </w:rPr>
      </w:pPr>
    </w:p>
    <w:p w:rsidR="00EE048C" w:rsidRPr="005B3471" w:rsidRDefault="00EE048C" w:rsidP="00EE048C">
      <w:pPr>
        <w:rPr>
          <w:i/>
          <w:noProof/>
        </w:rPr>
      </w:pPr>
      <w:bookmarkStart w:id="3" w:name="p3"/>
      <w:r w:rsidRPr="008D077B">
        <w:rPr>
          <w:b/>
          <w:i/>
        </w:rPr>
        <w:t xml:space="preserve">Proposal </w:t>
      </w:r>
      <w:r w:rsidR="004E3474">
        <w:rPr>
          <w:b/>
          <w:i/>
          <w:noProof/>
        </w:rPr>
        <w:t>3</w:t>
      </w:r>
      <w:r w:rsidRPr="008D077B">
        <w:rPr>
          <w:b/>
          <w:i/>
        </w:rPr>
        <w:t>:</w:t>
      </w:r>
      <w:r w:rsidR="008D077B" w:rsidRPr="008D077B">
        <w:rPr>
          <w:b/>
          <w:i/>
        </w:rPr>
        <w:t xml:space="preserve"> </w:t>
      </w:r>
      <w:r w:rsidRPr="005B3471">
        <w:rPr>
          <w:i/>
          <w:lang w:eastAsia="en-US"/>
        </w:rPr>
        <w:t>.</w:t>
      </w:r>
      <w:r w:rsidR="008D077B" w:rsidRPr="005B3471">
        <w:rPr>
          <w:i/>
          <w:lang w:eastAsia="en-US"/>
        </w:rPr>
        <w:t xml:space="preserve">Add the clarification of the definition of the </w:t>
      </w:r>
      <w:proofErr w:type="spellStart"/>
      <w:r w:rsidR="008D077B" w:rsidRPr="005B3471">
        <w:rPr>
          <w:i/>
          <w:lang w:eastAsia="en-US"/>
        </w:rPr>
        <w:t>AoA</w:t>
      </w:r>
      <w:proofErr w:type="spellEnd"/>
      <w:r w:rsidR="008D077B" w:rsidRPr="005B3471">
        <w:rPr>
          <w:i/>
          <w:lang w:eastAsia="en-US"/>
        </w:rPr>
        <w:t xml:space="preserve"> (ϕ) and </w:t>
      </w:r>
      <w:proofErr w:type="spellStart"/>
      <w:r w:rsidR="008D077B" w:rsidRPr="005B3471">
        <w:rPr>
          <w:i/>
          <w:lang w:eastAsia="en-US"/>
        </w:rPr>
        <w:t>ZoA</w:t>
      </w:r>
      <w:proofErr w:type="spellEnd"/>
      <w:r w:rsidR="008D077B" w:rsidRPr="005B3471">
        <w:rPr>
          <w:i/>
          <w:lang w:eastAsia="en-US"/>
        </w:rPr>
        <w:t xml:space="preserve"> (θ) in LCS as follows:</w:t>
      </w:r>
    </w:p>
    <w:p w:rsidR="008D077B" w:rsidRPr="005B3471" w:rsidRDefault="008D077B" w:rsidP="008D077B">
      <w:pPr>
        <w:numPr>
          <w:ilvl w:val="0"/>
          <w:numId w:val="52"/>
        </w:numPr>
        <w:spacing w:after="0"/>
        <w:rPr>
          <w:i/>
          <w:lang w:eastAsia="x-none"/>
        </w:rPr>
      </w:pPr>
      <w:proofErr w:type="spellStart"/>
      <w:r w:rsidRPr="005B3471">
        <w:rPr>
          <w:i/>
          <w:lang w:eastAsia="x-none"/>
        </w:rPr>
        <w:t>AoA</w:t>
      </w:r>
      <w:proofErr w:type="spellEnd"/>
      <w:r w:rsidRPr="005B3471">
        <w:rPr>
          <w:i/>
          <w:lang w:eastAsia="x-none"/>
        </w:rPr>
        <w:t xml:space="preserve"> (</w:t>
      </w:r>
      <m:oMath>
        <m:r>
          <w:rPr>
            <w:rFonts w:ascii="Cambria Math" w:hAnsi="Cambria Math"/>
          </w:rPr>
          <m:t>ϕ</m:t>
        </m:r>
      </m:oMath>
      <w:r w:rsidRPr="005B3471">
        <w:rPr>
          <w:i/>
          <w:lang w:eastAsia="x-none"/>
        </w:rPr>
        <w:t>) and ZoA (</w:t>
      </w:r>
      <m:oMath>
        <m:r>
          <w:rPr>
            <w:rFonts w:ascii="Cambria Math" w:hAnsi="Cambria Math"/>
          </w:rPr>
          <m:t>θ</m:t>
        </m:r>
      </m:oMath>
      <w:r w:rsidRPr="005B3471">
        <w:rPr>
          <w:i/>
          <w:lang w:eastAsia="x-none"/>
        </w:rPr>
        <w:t>) define the estimated angles of a user with respect to a reference direction which are determined at the TRP antenna for an UL channel corresponding to this UE.</w:t>
      </w:r>
    </w:p>
    <w:p w:rsidR="008D077B" w:rsidRPr="005B3471" w:rsidRDefault="008D077B" w:rsidP="008D077B">
      <w:pPr>
        <w:spacing w:after="0"/>
        <w:rPr>
          <w:i/>
        </w:rPr>
      </w:pPr>
    </w:p>
    <w:p w:rsidR="008D077B" w:rsidRPr="005B3471" w:rsidRDefault="008D077B" w:rsidP="008D077B">
      <w:pPr>
        <w:numPr>
          <w:ilvl w:val="0"/>
          <w:numId w:val="52"/>
        </w:numPr>
        <w:spacing w:after="0"/>
        <w:rPr>
          <w:i/>
          <w:lang w:eastAsia="x-none"/>
        </w:rPr>
      </w:pPr>
      <w:r w:rsidRPr="005B3471">
        <w:rPr>
          <w:i/>
          <w:lang w:eastAsia="x-none"/>
        </w:rPr>
        <w:t xml:space="preserve">The reference directions can be defined according to either one of the following options (both options are supported in specifications) </w:t>
      </w:r>
    </w:p>
    <w:p w:rsidR="008D077B" w:rsidRPr="005B3471" w:rsidRDefault="008D077B" w:rsidP="008D077B">
      <w:pPr>
        <w:pStyle w:val="afb"/>
        <w:ind w:left="800"/>
        <w:rPr>
          <w:i/>
          <w:szCs w:val="20"/>
        </w:rPr>
      </w:pPr>
    </w:p>
    <w:p w:rsidR="008D077B" w:rsidRPr="005B3471" w:rsidRDefault="008D077B" w:rsidP="008D077B">
      <w:pPr>
        <w:numPr>
          <w:ilvl w:val="1"/>
          <w:numId w:val="52"/>
        </w:numPr>
        <w:spacing w:after="0"/>
        <w:rPr>
          <w:i/>
          <w:lang w:eastAsia="x-none"/>
        </w:rPr>
      </w:pPr>
      <w:r w:rsidRPr="005B3471">
        <w:rPr>
          <w:i/>
          <w:lang w:eastAsia="x-none"/>
        </w:rPr>
        <w:t>Option 1:</w:t>
      </w:r>
    </w:p>
    <w:p w:rsidR="008D077B" w:rsidRPr="005B3471" w:rsidRDefault="008D077B" w:rsidP="008D077B">
      <w:pPr>
        <w:pStyle w:val="afb"/>
        <w:ind w:left="800"/>
        <w:rPr>
          <w:i/>
          <w:szCs w:val="20"/>
        </w:rPr>
      </w:pPr>
    </w:p>
    <w:p w:rsidR="008D077B" w:rsidRPr="005B3471" w:rsidRDefault="008D077B" w:rsidP="008D077B">
      <w:pPr>
        <w:numPr>
          <w:ilvl w:val="2"/>
          <w:numId w:val="52"/>
        </w:numPr>
        <w:spacing w:after="0"/>
        <w:rPr>
          <w:i/>
          <w:lang w:eastAsia="x-none"/>
        </w:rPr>
      </w:pPr>
      <w:r w:rsidRPr="005B3471">
        <w:rPr>
          <w:i/>
        </w:rPr>
        <w:t xml:space="preserve">For </w:t>
      </w:r>
      <w:proofErr w:type="spellStart"/>
      <w:r w:rsidRPr="005B3471">
        <w:rPr>
          <w:i/>
        </w:rPr>
        <w:t>AoA</w:t>
      </w:r>
      <w:proofErr w:type="spellEnd"/>
      <w:r w:rsidRPr="005B3471">
        <w:rPr>
          <w:i/>
        </w:rPr>
        <w:t xml:space="preserve">, the geographical </w:t>
      </w:r>
      <w:proofErr w:type="gramStart"/>
      <w:r w:rsidRPr="005B3471">
        <w:rPr>
          <w:i/>
        </w:rPr>
        <w:t>North</w:t>
      </w:r>
      <w:proofErr w:type="gramEnd"/>
      <w:r w:rsidRPr="005B3471">
        <w:rPr>
          <w:i/>
        </w:rPr>
        <w:t>, positive in a counter-clockwise direction.</w:t>
      </w:r>
    </w:p>
    <w:p w:rsidR="008D077B" w:rsidRPr="005B3471" w:rsidRDefault="008D077B" w:rsidP="008D077B">
      <w:pPr>
        <w:numPr>
          <w:ilvl w:val="2"/>
          <w:numId w:val="52"/>
        </w:numPr>
        <w:spacing w:after="0"/>
        <w:rPr>
          <w:i/>
          <w:lang w:eastAsia="x-none"/>
        </w:rPr>
      </w:pPr>
      <w:r w:rsidRPr="005B3471">
        <w:rPr>
          <w:i/>
        </w:rPr>
        <w:t xml:space="preserve">For </w:t>
      </w:r>
      <w:proofErr w:type="spellStart"/>
      <w:r w:rsidRPr="005B3471">
        <w:rPr>
          <w:i/>
        </w:rPr>
        <w:t>ZoA</w:t>
      </w:r>
      <w:proofErr w:type="spellEnd"/>
      <w:r w:rsidRPr="005B3471">
        <w:rPr>
          <w:i/>
        </w:rPr>
        <w:t>, the zenith/vertical</w:t>
      </w:r>
    </w:p>
    <w:p w:rsidR="008D077B" w:rsidRPr="005B3471" w:rsidRDefault="008D077B" w:rsidP="008D077B">
      <w:pPr>
        <w:numPr>
          <w:ilvl w:val="3"/>
          <w:numId w:val="52"/>
        </w:numPr>
        <w:spacing w:after="0"/>
        <w:rPr>
          <w:i/>
          <w:lang w:eastAsia="x-none"/>
        </w:rPr>
      </w:pPr>
      <w:r w:rsidRPr="005B3471">
        <w:rPr>
          <w:i/>
        </w:rPr>
        <w:t xml:space="preserve">Note:  </w:t>
      </w:r>
      <m:oMath>
        <m:r>
          <w:rPr>
            <w:rFonts w:ascii="Cambria Math" w:hAnsi="Cambria Math"/>
          </w:rPr>
          <m:t>θ=0</m:t>
        </m:r>
      </m:oMath>
      <w:r w:rsidRPr="005B3471">
        <w:rPr>
          <w:i/>
        </w:rPr>
        <w:t xml:space="preserve"> pointing to the zenith and </w:t>
      </w:r>
      <m:oMath>
        <m:r>
          <w:rPr>
            <w:rFonts w:ascii="Cambria Math" w:hAnsi="Cambria Math"/>
          </w:rPr>
          <m:t>θ=</m:t>
        </m:r>
        <m:sSup>
          <m:sSupPr>
            <m:ctrlPr>
              <w:rPr>
                <w:rFonts w:ascii="Cambria Math" w:hAnsi="Cambria Math"/>
                <w:i/>
              </w:rPr>
            </m:ctrlPr>
          </m:sSupPr>
          <m:e>
            <m:r>
              <w:rPr>
                <w:rFonts w:ascii="Cambria Math" w:hAnsi="Cambria Math"/>
              </w:rPr>
              <m:t>90</m:t>
            </m:r>
          </m:e>
          <m:sup>
            <m:r>
              <w:rPr>
                <w:rFonts w:ascii="Cambria Math" w:hAnsi="Cambria Math"/>
              </w:rPr>
              <m:t>o</m:t>
            </m:r>
          </m:sup>
        </m:sSup>
      </m:oMath>
      <w:r w:rsidRPr="005B3471">
        <w:rPr>
          <w:i/>
        </w:rPr>
        <w:t xml:space="preserve"> pointing to the horizon.</w:t>
      </w:r>
    </w:p>
    <w:p w:rsidR="008D077B" w:rsidRPr="005B3471" w:rsidRDefault="008D077B" w:rsidP="008D077B">
      <w:pPr>
        <w:pStyle w:val="afb"/>
        <w:ind w:left="800"/>
        <w:jc w:val="both"/>
        <w:rPr>
          <w:i/>
          <w:szCs w:val="20"/>
        </w:rPr>
      </w:pPr>
    </w:p>
    <w:p w:rsidR="008D077B" w:rsidRPr="005B3471" w:rsidRDefault="008D077B" w:rsidP="008D077B">
      <w:pPr>
        <w:numPr>
          <w:ilvl w:val="1"/>
          <w:numId w:val="52"/>
        </w:numPr>
        <w:spacing w:after="0"/>
        <w:rPr>
          <w:i/>
        </w:rPr>
      </w:pPr>
      <w:r w:rsidRPr="005B3471">
        <w:rPr>
          <w:i/>
          <w:lang w:eastAsia="x-none"/>
        </w:rPr>
        <w:t>Option 2:</w:t>
      </w:r>
    </w:p>
    <w:p w:rsidR="001720E1" w:rsidRPr="005B3471" w:rsidRDefault="008D077B" w:rsidP="008D077B">
      <w:pPr>
        <w:numPr>
          <w:ilvl w:val="2"/>
          <w:numId w:val="52"/>
        </w:numPr>
        <w:spacing w:after="0"/>
        <w:rPr>
          <w:i/>
        </w:rPr>
      </w:pPr>
      <w:r w:rsidRPr="005B3471">
        <w:rPr>
          <w:i/>
          <w:strike/>
          <w:color w:val="FF0000"/>
        </w:rPr>
        <w:t xml:space="preserve">For </w:t>
      </w:r>
      <w:proofErr w:type="spellStart"/>
      <w:r w:rsidRPr="005B3471">
        <w:rPr>
          <w:i/>
          <w:strike/>
          <w:color w:val="FF0000"/>
        </w:rPr>
        <w:t>AoA</w:t>
      </w:r>
      <w:proofErr w:type="spellEnd"/>
      <w:r w:rsidRPr="005B3471">
        <w:rPr>
          <w:i/>
          <w:strike/>
          <w:color w:val="FF0000"/>
        </w:rPr>
        <w:t xml:space="preserve"> and </w:t>
      </w:r>
      <w:proofErr w:type="spellStart"/>
      <w:r w:rsidRPr="005B3471">
        <w:rPr>
          <w:i/>
          <w:strike/>
          <w:color w:val="FF0000"/>
        </w:rPr>
        <w:t>ZoA</w:t>
      </w:r>
      <w:proofErr w:type="spellEnd"/>
      <w:r w:rsidRPr="005B3471">
        <w:rPr>
          <w:i/>
          <w:strike/>
          <w:color w:val="FF0000"/>
        </w:rPr>
        <w:t xml:space="preserve">, </w:t>
      </w:r>
      <w:proofErr w:type="spellStart"/>
      <w:r w:rsidRPr="005B3471">
        <w:rPr>
          <w:i/>
          <w:strike/>
          <w:color w:val="FF0000"/>
        </w:rPr>
        <w:t>t</w:t>
      </w:r>
      <w:r w:rsidR="009B0962" w:rsidRPr="005B3471">
        <w:rPr>
          <w:i/>
          <w:color w:val="FF0000"/>
        </w:rPr>
        <w:t>T</w:t>
      </w:r>
      <w:r w:rsidRPr="005B3471">
        <w:rPr>
          <w:i/>
        </w:rPr>
        <w:t>he</w:t>
      </w:r>
      <w:proofErr w:type="spellEnd"/>
      <w:r w:rsidRPr="005B3471">
        <w:rPr>
          <w:i/>
        </w:rPr>
        <w:t xml:space="preserve"> reference direction is with respect to the Local Coordinate System (LCS</w:t>
      </w:r>
      <w:proofErr w:type="gramStart"/>
      <w:r w:rsidRPr="005B3471">
        <w:rPr>
          <w:i/>
        </w:rPr>
        <w:t>)</w:t>
      </w:r>
      <w:proofErr w:type="gramEnd"/>
      <m:oMath>
        <m:r>
          <w:rPr>
            <w:rFonts w:ascii="Cambria Math" w:eastAsia="宋体" w:hAnsi="Cambria Math"/>
          </w:rPr>
          <m:t xml:space="preserve"> </m:t>
        </m:r>
        <m:d>
          <m:dPr>
            <m:ctrlPr>
              <w:rPr>
                <w:rFonts w:ascii="Cambria Math" w:eastAsia="宋体" w:hAnsi="Cambria Math"/>
                <w:i/>
                <w:color w:val="FF0000"/>
              </w:rPr>
            </m:ctrlPr>
          </m:dPr>
          <m:e>
            <m:r>
              <w:rPr>
                <w:rFonts w:ascii="Cambria Math" w:eastAsia="宋体" w:hAnsi="Cambria Math"/>
                <w:color w:val="FF0000"/>
              </w:rPr>
              <m:t>x,y,z</m:t>
            </m:r>
          </m:e>
        </m:d>
      </m:oMath>
      <w:r w:rsidRPr="005B3471">
        <w:rPr>
          <w:i/>
        </w:rPr>
        <w:t xml:space="preserve">defined in TR 38.901. </w:t>
      </w:r>
      <w:r w:rsidR="00E66D0A" w:rsidRPr="005B3471">
        <w:rPr>
          <w:i/>
        </w:rPr>
        <w:t xml:space="preserve">The translation of the GCS to LCS uses the set of angles </w:t>
      </w:r>
      <w:r w:rsidR="00E66D0A" w:rsidRPr="005B3471">
        <w:rPr>
          <w:i/>
        </w:rPr>
        <w:sym w:font="Symbol" w:char="F061"/>
      </w:r>
      <w:r w:rsidR="00E66D0A" w:rsidRPr="005B3471">
        <w:rPr>
          <w:i/>
        </w:rPr>
        <w:t xml:space="preserve"> (bearing angle), </w:t>
      </w:r>
      <w:r w:rsidR="00E66D0A" w:rsidRPr="005B3471">
        <w:rPr>
          <w:i/>
        </w:rPr>
        <w:sym w:font="Symbol" w:char="F062"/>
      </w:r>
      <w:r w:rsidR="00E66D0A" w:rsidRPr="005B3471">
        <w:rPr>
          <w:i/>
        </w:rPr>
        <w:t xml:space="preserve"> (</w:t>
      </w:r>
      <w:proofErr w:type="spellStart"/>
      <w:r w:rsidR="00E66D0A" w:rsidRPr="005B3471">
        <w:rPr>
          <w:i/>
        </w:rPr>
        <w:t>downtilt</w:t>
      </w:r>
      <w:proofErr w:type="spellEnd"/>
      <w:r w:rsidR="00E66D0A" w:rsidRPr="005B3471">
        <w:rPr>
          <w:i/>
        </w:rPr>
        <w:t xml:space="preserve"> angle),  </w:t>
      </w:r>
      <w:r w:rsidR="00E66D0A" w:rsidRPr="005B3471">
        <w:rPr>
          <w:i/>
        </w:rPr>
        <w:sym w:font="Symbol" w:char="F067"/>
      </w:r>
      <w:r w:rsidR="00E66D0A" w:rsidRPr="005B3471">
        <w:rPr>
          <w:i/>
        </w:rPr>
        <w:t xml:space="preserve"> (slant angle) which are reported.</w:t>
      </w:r>
    </w:p>
    <w:p w:rsidR="00E66D0A" w:rsidRPr="005B3471" w:rsidRDefault="001720E1" w:rsidP="008D077B">
      <w:pPr>
        <w:numPr>
          <w:ilvl w:val="2"/>
          <w:numId w:val="52"/>
        </w:numPr>
        <w:spacing w:after="0"/>
        <w:rPr>
          <w:i/>
          <w:color w:val="FF0000"/>
          <w:u w:val="single"/>
        </w:rPr>
      </w:pPr>
      <w:r w:rsidRPr="005B3471">
        <w:rPr>
          <w:i/>
          <w:color w:val="FF0000"/>
          <w:u w:val="single"/>
        </w:rPr>
        <w:t xml:space="preserve">For </w:t>
      </w:r>
      <w:proofErr w:type="spellStart"/>
      <w:r w:rsidRPr="005B3471">
        <w:rPr>
          <w:i/>
          <w:color w:val="FF0000"/>
          <w:u w:val="single"/>
        </w:rPr>
        <w:t>AoA</w:t>
      </w:r>
      <w:proofErr w:type="spellEnd"/>
      <w:r w:rsidRPr="005B3471">
        <w:rPr>
          <w:i/>
          <w:color w:val="FF0000"/>
          <w:u w:val="single"/>
        </w:rPr>
        <w:t xml:space="preserve">, </w:t>
      </w:r>
      <w:r w:rsidR="00E66D0A" w:rsidRPr="005B3471">
        <w:rPr>
          <w:i/>
          <w:color w:val="FF0000"/>
          <w:u w:val="single"/>
        </w:rPr>
        <w:t>the x-axis, positive in a counter-clockwise direction.</w:t>
      </w:r>
    </w:p>
    <w:p w:rsidR="00E66D0A" w:rsidRPr="005B3471" w:rsidRDefault="00E66D0A" w:rsidP="008D077B">
      <w:pPr>
        <w:numPr>
          <w:ilvl w:val="2"/>
          <w:numId w:val="52"/>
        </w:numPr>
        <w:spacing w:after="0"/>
        <w:rPr>
          <w:i/>
          <w:color w:val="FF0000"/>
          <w:u w:val="single"/>
        </w:rPr>
      </w:pPr>
      <w:r w:rsidRPr="005B3471">
        <w:rPr>
          <w:i/>
          <w:color w:val="FF0000"/>
          <w:u w:val="single"/>
        </w:rPr>
        <w:t xml:space="preserve">For </w:t>
      </w:r>
      <w:proofErr w:type="spellStart"/>
      <w:r w:rsidRPr="005B3471">
        <w:rPr>
          <w:i/>
          <w:color w:val="FF0000"/>
          <w:u w:val="single"/>
        </w:rPr>
        <w:t>ZoA</w:t>
      </w:r>
      <w:proofErr w:type="spellEnd"/>
      <w:r w:rsidRPr="005B3471">
        <w:rPr>
          <w:i/>
          <w:color w:val="FF0000"/>
          <w:u w:val="single"/>
        </w:rPr>
        <w:t>, the z-axis</w:t>
      </w:r>
    </w:p>
    <w:p w:rsidR="00E66D0A" w:rsidRPr="005B3471" w:rsidRDefault="00E66D0A" w:rsidP="00E66D0A">
      <w:pPr>
        <w:numPr>
          <w:ilvl w:val="3"/>
          <w:numId w:val="52"/>
        </w:numPr>
        <w:spacing w:after="0"/>
        <w:rPr>
          <w:i/>
          <w:color w:val="FF0000"/>
          <w:u w:val="single"/>
        </w:rPr>
      </w:pPr>
      <w:r w:rsidRPr="005B3471">
        <w:rPr>
          <w:i/>
          <w:color w:val="FF0000"/>
          <w:u w:val="single"/>
        </w:rPr>
        <w:t xml:space="preserve">Note: </w:t>
      </w:r>
      <m:oMath>
        <m:r>
          <w:rPr>
            <w:rFonts w:ascii="Cambria Math" w:hAnsi="Cambria Math"/>
            <w:color w:val="FF0000"/>
            <w:u w:val="single"/>
          </w:rPr>
          <m:t>θ=0</m:t>
        </m:r>
      </m:oMath>
      <w:r w:rsidRPr="005B3471">
        <w:rPr>
          <w:i/>
          <w:color w:val="FF0000"/>
          <w:u w:val="single"/>
        </w:rPr>
        <w:t xml:space="preserve"> pointing to the z-axis and </w:t>
      </w:r>
      <m:oMath>
        <m:r>
          <w:rPr>
            <w:rFonts w:ascii="Cambria Math" w:hAnsi="Cambria Math"/>
            <w:color w:val="FF0000"/>
            <w:u w:val="single"/>
          </w:rPr>
          <m:t>θ=</m:t>
        </m:r>
        <m:sSup>
          <m:sSupPr>
            <m:ctrlPr>
              <w:rPr>
                <w:rFonts w:ascii="Cambria Math" w:hAnsi="Cambria Math"/>
                <w:i/>
                <w:color w:val="FF0000"/>
                <w:u w:val="single"/>
              </w:rPr>
            </m:ctrlPr>
          </m:sSupPr>
          <m:e>
            <m:r>
              <w:rPr>
                <w:rFonts w:ascii="Cambria Math" w:hAnsi="Cambria Math"/>
                <w:color w:val="FF0000"/>
                <w:u w:val="single"/>
              </w:rPr>
              <m:t>90</m:t>
            </m:r>
          </m:e>
          <m:sup>
            <m:r>
              <w:rPr>
                <w:rFonts w:ascii="Cambria Math" w:hAnsi="Cambria Math"/>
                <w:color w:val="FF0000"/>
                <w:u w:val="single"/>
              </w:rPr>
              <m:t>0</m:t>
            </m:r>
          </m:sup>
        </m:sSup>
      </m:oMath>
      <w:r w:rsidRPr="005B3471">
        <w:rPr>
          <w:i/>
          <w:color w:val="FF0000"/>
          <w:u w:val="single"/>
        </w:rPr>
        <w:t xml:space="preserve"> pointing to the x-y plane.</w:t>
      </w:r>
    </w:p>
    <w:bookmarkEnd w:id="3"/>
    <w:p w:rsidR="008D077B" w:rsidRPr="008D077B" w:rsidRDefault="008D077B" w:rsidP="005D4763">
      <w:pPr>
        <w:rPr>
          <w:i/>
          <w:noProof/>
        </w:rPr>
      </w:pPr>
    </w:p>
    <w:p w:rsidR="00F4006D" w:rsidRPr="00F4006D" w:rsidRDefault="00F4006D" w:rsidP="00B54592">
      <w:pPr>
        <w:pStyle w:val="2"/>
        <w:rPr>
          <w:lang w:val="en-US"/>
        </w:rPr>
      </w:pPr>
      <w:r w:rsidRPr="00F4006D">
        <w:rPr>
          <w:lang w:val="en-US"/>
        </w:rPr>
        <w:t>Other issues</w:t>
      </w:r>
    </w:p>
    <w:p w:rsidR="0003080D" w:rsidRDefault="0003080D" w:rsidP="0003080D">
      <w:pPr>
        <w:pStyle w:val="3GPPNormalText"/>
      </w:pPr>
      <w:r w:rsidRPr="0003080D">
        <w:rPr>
          <w:b/>
        </w:rPr>
        <w:t>Issue 1</w:t>
      </w:r>
      <w:r>
        <w:t xml:space="preserve">: </w:t>
      </w:r>
      <w:r w:rsidR="00873D4C">
        <w:t>R</w:t>
      </w:r>
      <w:r w:rsidRPr="00A04F50">
        <w:t>eference point of all timing related measurements</w:t>
      </w:r>
      <w:r>
        <w:t xml:space="preserve"> for FR2.</w:t>
      </w:r>
    </w:p>
    <w:p w:rsidR="0003080D" w:rsidRPr="00A04F50" w:rsidRDefault="00873D4C" w:rsidP="008A1BB7">
      <w:pPr>
        <w:pStyle w:val="3GPPNormalText"/>
        <w:numPr>
          <w:ilvl w:val="0"/>
          <w:numId w:val="49"/>
        </w:numPr>
        <w:spacing w:line="276" w:lineRule="auto"/>
      </w:pPr>
      <w:r>
        <w:lastRenderedPageBreak/>
        <w:t xml:space="preserve">RAN1 has sent the LS to RAN4 consulting the </w:t>
      </w:r>
      <w:r w:rsidR="0003080D" w:rsidRPr="00A04F50">
        <w:t>reference point of all timing related measurements (e.g., RSTD measurement, UE Rx-</w:t>
      </w:r>
      <w:proofErr w:type="spellStart"/>
      <w:r w:rsidR="0003080D" w:rsidRPr="00A04F50">
        <w:t>Tx</w:t>
      </w:r>
      <w:proofErr w:type="spellEnd"/>
      <w:r w:rsidR="0003080D" w:rsidRPr="00A04F50">
        <w:t xml:space="preserve"> time difference, etc.)</w:t>
      </w:r>
      <w:r>
        <w:t xml:space="preserve"> </w:t>
      </w:r>
      <w:r w:rsidR="004E3474">
        <w:t>[18]</w:t>
      </w:r>
      <w:r w:rsidR="0003080D" w:rsidRPr="00A04F50">
        <w:t xml:space="preserve">. </w:t>
      </w:r>
      <w:r>
        <w:t>RAN1 may wait for the response from RAN4 for resolving this issue.</w:t>
      </w:r>
    </w:p>
    <w:p w:rsidR="00B1716A" w:rsidRDefault="00B1716A" w:rsidP="00B1716A">
      <w:pPr>
        <w:pStyle w:val="3GPPNormalText"/>
        <w:spacing w:line="276" w:lineRule="auto"/>
      </w:pPr>
      <w:r>
        <w:rPr>
          <w:b/>
        </w:rPr>
        <w:t xml:space="preserve">Issue </w:t>
      </w:r>
      <w:r w:rsidR="0045016D">
        <w:rPr>
          <w:b/>
        </w:rPr>
        <w:t>2</w:t>
      </w:r>
      <w:r w:rsidRPr="00B54592">
        <w:rPr>
          <w:b/>
        </w:rPr>
        <w:t>:</w:t>
      </w:r>
      <w:r>
        <w:t xml:space="preserve"> Additional UE measurements, e.g., </w:t>
      </w:r>
      <w:r w:rsidRPr="00C7198B">
        <w:t xml:space="preserve">whether to </w:t>
      </w:r>
      <w:r w:rsidRPr="00C7198B">
        <w:rPr>
          <w:szCs w:val="20"/>
        </w:rPr>
        <w:t>introduce DL and UL PRS SINR measurements</w:t>
      </w:r>
      <w:r>
        <w:rPr>
          <w:szCs w:val="20"/>
        </w:rPr>
        <w:t>, etc. in Rel-16</w:t>
      </w:r>
    </w:p>
    <w:p w:rsidR="00B1716A" w:rsidRDefault="00B1716A" w:rsidP="008A1BB7">
      <w:pPr>
        <w:pStyle w:val="afb"/>
        <w:numPr>
          <w:ilvl w:val="0"/>
          <w:numId w:val="49"/>
        </w:numPr>
        <w:autoSpaceDE w:val="0"/>
        <w:autoSpaceDN w:val="0"/>
        <w:adjustRightInd w:val="0"/>
        <w:snapToGrid w:val="0"/>
        <w:spacing w:after="120" w:line="276" w:lineRule="auto"/>
        <w:jc w:val="both"/>
      </w:pPr>
      <w:r>
        <w:t>Due to the limited time available for Rel-16 WI, we suggest not considering additional UE measurements in Rel-16 unless there are significant interests to do so.</w:t>
      </w:r>
    </w:p>
    <w:p w:rsidR="00B86398" w:rsidRPr="005E6BB8" w:rsidRDefault="00B86398" w:rsidP="00B86398">
      <w:pPr>
        <w:pStyle w:val="3GPPNormalText"/>
        <w:spacing w:line="276" w:lineRule="auto"/>
        <w:rPr>
          <w:lang w:val="en-US"/>
        </w:rPr>
      </w:pPr>
      <w:r>
        <w:rPr>
          <w:b/>
        </w:rPr>
        <w:t xml:space="preserve">Issue </w:t>
      </w:r>
      <w:r w:rsidR="0045016D">
        <w:rPr>
          <w:b/>
        </w:rPr>
        <w:t>3</w:t>
      </w:r>
      <w:r w:rsidRPr="00B54592">
        <w:rPr>
          <w:b/>
        </w:rPr>
        <w:t>:</w:t>
      </w:r>
      <w:r>
        <w:t xml:space="preserve"> </w:t>
      </w:r>
      <w:r w:rsidR="00B67252">
        <w:t xml:space="preserve">Whether </w:t>
      </w:r>
      <w:r w:rsidR="0064557B">
        <w:t xml:space="preserve">the </w:t>
      </w:r>
      <w:r w:rsidR="00B67252">
        <w:t>UL angle and arrival</w:t>
      </w:r>
      <w:r w:rsidR="005E6BB8" w:rsidRPr="005E6BB8">
        <w:t xml:space="preserve"> </w:t>
      </w:r>
      <w:r w:rsidR="00B67252">
        <w:t>(</w:t>
      </w:r>
      <w:proofErr w:type="spellStart"/>
      <w:r w:rsidR="00B67252">
        <w:t>AoA</w:t>
      </w:r>
      <w:proofErr w:type="spellEnd"/>
      <w:r w:rsidR="00B67252">
        <w:t xml:space="preserve">, </w:t>
      </w:r>
      <w:proofErr w:type="spellStart"/>
      <w:r w:rsidR="00B67252">
        <w:t>AoZ</w:t>
      </w:r>
      <w:proofErr w:type="spellEnd"/>
      <w:r w:rsidR="00B67252">
        <w:t xml:space="preserve">) </w:t>
      </w:r>
      <w:r w:rsidR="005E6BB8" w:rsidRPr="005E6BB8">
        <w:t xml:space="preserve">should be defined </w:t>
      </w:r>
      <w:r w:rsidR="005E6BB8">
        <w:t>based on the first arrival path</w:t>
      </w:r>
    </w:p>
    <w:p w:rsidR="00B86398" w:rsidRDefault="00B67252" w:rsidP="008A1BB7">
      <w:pPr>
        <w:pStyle w:val="afb"/>
        <w:numPr>
          <w:ilvl w:val="0"/>
          <w:numId w:val="49"/>
        </w:numPr>
        <w:autoSpaceDE w:val="0"/>
        <w:autoSpaceDN w:val="0"/>
        <w:adjustRightInd w:val="0"/>
        <w:snapToGrid w:val="0"/>
        <w:spacing w:after="120" w:line="276" w:lineRule="auto"/>
        <w:jc w:val="both"/>
      </w:pPr>
      <w:r>
        <w:rPr>
          <w:lang w:val="en-GB"/>
        </w:rPr>
        <w:t xml:space="preserve">In our view, both timing and angle measurements </w:t>
      </w:r>
      <w:r w:rsidRPr="00B67252">
        <w:rPr>
          <w:lang w:val="en-GB"/>
        </w:rPr>
        <w:t xml:space="preserve">should be </w:t>
      </w:r>
      <w:r>
        <w:rPr>
          <w:lang w:val="en-GB"/>
        </w:rPr>
        <w:t>measured</w:t>
      </w:r>
      <w:r w:rsidRPr="00B67252">
        <w:rPr>
          <w:lang w:val="en-GB"/>
        </w:rPr>
        <w:t xml:space="preserve"> based on the first arrival path</w:t>
      </w:r>
      <w:r>
        <w:rPr>
          <w:lang w:val="en-GB"/>
        </w:rPr>
        <w:t xml:space="preserve"> (multipath measurements are defined separately). But, we assume this can be either left for UE and gNB implementation or make the same clarification for all timing and angle measurements.</w:t>
      </w:r>
    </w:p>
    <w:p w:rsidR="00816261" w:rsidRPr="00B86398" w:rsidRDefault="00816261" w:rsidP="00A21282">
      <w:pPr>
        <w:pStyle w:val="afb"/>
        <w:autoSpaceDE w:val="0"/>
        <w:autoSpaceDN w:val="0"/>
        <w:adjustRightInd w:val="0"/>
        <w:snapToGrid w:val="0"/>
        <w:spacing w:after="120" w:line="276" w:lineRule="auto"/>
        <w:jc w:val="both"/>
      </w:pPr>
    </w:p>
    <w:p w:rsidR="00716011" w:rsidRDefault="00716011" w:rsidP="00D261FC">
      <w:pPr>
        <w:spacing w:after="0"/>
        <w:rPr>
          <w:i/>
        </w:rPr>
      </w:pPr>
      <w:bookmarkStart w:id="4" w:name="p4"/>
      <w:r w:rsidRPr="00553256">
        <w:rPr>
          <w:b/>
          <w:i/>
        </w:rPr>
        <w:t xml:space="preserve">Proposal </w:t>
      </w:r>
      <w:r w:rsidR="004E3474">
        <w:rPr>
          <w:b/>
          <w:i/>
          <w:noProof/>
        </w:rPr>
        <w:t>4</w:t>
      </w:r>
      <w:r w:rsidRPr="003F1ED9">
        <w:rPr>
          <w:b/>
          <w:i/>
        </w:rPr>
        <w:t xml:space="preserve">: </w:t>
      </w:r>
      <w:r>
        <w:rPr>
          <w:i/>
        </w:rPr>
        <w:t xml:space="preserve">For </w:t>
      </w:r>
      <w:r w:rsidR="001E4EF7">
        <w:rPr>
          <w:i/>
        </w:rPr>
        <w:t>the above</w:t>
      </w:r>
      <w:r>
        <w:rPr>
          <w:i/>
        </w:rPr>
        <w:t xml:space="preserve"> issues on UE measurements, we suggest </w:t>
      </w:r>
    </w:p>
    <w:p w:rsidR="00716011" w:rsidRPr="00D261FC" w:rsidRDefault="00716011" w:rsidP="008A1BB7">
      <w:pPr>
        <w:pStyle w:val="3GPPNormalText"/>
        <w:numPr>
          <w:ilvl w:val="0"/>
          <w:numId w:val="49"/>
        </w:numPr>
        <w:spacing w:after="0" w:line="276" w:lineRule="auto"/>
        <w:rPr>
          <w:i/>
        </w:rPr>
      </w:pPr>
      <w:r w:rsidRPr="00D261FC">
        <w:rPr>
          <w:i/>
        </w:rPr>
        <w:t>Wait</w:t>
      </w:r>
      <w:r w:rsidR="001E4EF7">
        <w:rPr>
          <w:i/>
        </w:rPr>
        <w:t>ing</w:t>
      </w:r>
      <w:r w:rsidRPr="00D261FC">
        <w:rPr>
          <w:i/>
        </w:rPr>
        <w:t xml:space="preserve"> for the response from RAN4 on the reference point of all timing related measurements.</w:t>
      </w:r>
    </w:p>
    <w:p w:rsidR="004642CE" w:rsidRDefault="001E4EF7" w:rsidP="008A1BB7">
      <w:pPr>
        <w:pStyle w:val="3GPPNormalText"/>
        <w:numPr>
          <w:ilvl w:val="0"/>
          <w:numId w:val="49"/>
        </w:numPr>
        <w:spacing w:after="0" w:line="276" w:lineRule="auto"/>
        <w:rPr>
          <w:i/>
        </w:rPr>
      </w:pPr>
      <w:r>
        <w:rPr>
          <w:i/>
        </w:rPr>
        <w:t>Concluding</w:t>
      </w:r>
      <w:r w:rsidR="004642CE">
        <w:rPr>
          <w:i/>
        </w:rPr>
        <w:t xml:space="preserve"> that no additional </w:t>
      </w:r>
      <w:r w:rsidR="00612759">
        <w:rPr>
          <w:i/>
        </w:rPr>
        <w:t xml:space="preserve">UE measurement is considered in Rel-16 </w:t>
      </w:r>
      <w:r w:rsidR="004642CE">
        <w:rPr>
          <w:i/>
        </w:rPr>
        <w:t>beyond those already agreed.</w:t>
      </w:r>
    </w:p>
    <w:p w:rsidR="004049BE" w:rsidRPr="00A21282" w:rsidRDefault="001E4EF7" w:rsidP="008A1BB7">
      <w:pPr>
        <w:pStyle w:val="3GPPNormalText"/>
        <w:numPr>
          <w:ilvl w:val="0"/>
          <w:numId w:val="49"/>
        </w:numPr>
        <w:spacing w:after="0" w:line="276" w:lineRule="auto"/>
        <w:rPr>
          <w:i/>
        </w:rPr>
      </w:pPr>
      <w:r>
        <w:rPr>
          <w:i/>
        </w:rPr>
        <w:t>C</w:t>
      </w:r>
      <w:r w:rsidR="004049BE">
        <w:rPr>
          <w:i/>
        </w:rPr>
        <w:t xml:space="preserve">larification that </w:t>
      </w:r>
      <w:r>
        <w:rPr>
          <w:i/>
        </w:rPr>
        <w:t>the</w:t>
      </w:r>
      <w:r w:rsidR="004049BE">
        <w:rPr>
          <w:i/>
        </w:rPr>
        <w:t xml:space="preserve"> angle measurements are defined based on the first path of arrival (Note: multipath measurements, if supported, should be defined separately).</w:t>
      </w:r>
    </w:p>
    <w:bookmarkEnd w:id="4"/>
    <w:p w:rsidR="00716011" w:rsidRDefault="00716011" w:rsidP="00E46C5E">
      <w:pPr>
        <w:autoSpaceDE w:val="0"/>
        <w:autoSpaceDN w:val="0"/>
        <w:adjustRightInd w:val="0"/>
        <w:snapToGrid w:val="0"/>
        <w:spacing w:after="120" w:line="276" w:lineRule="auto"/>
        <w:jc w:val="both"/>
      </w:pPr>
    </w:p>
    <w:p w:rsidR="00F4006D" w:rsidRDefault="00F4006D" w:rsidP="00E46C5E">
      <w:pPr>
        <w:autoSpaceDE w:val="0"/>
        <w:autoSpaceDN w:val="0"/>
        <w:adjustRightInd w:val="0"/>
        <w:snapToGrid w:val="0"/>
        <w:spacing w:after="120" w:line="276" w:lineRule="auto"/>
        <w:jc w:val="both"/>
      </w:pPr>
    </w:p>
    <w:p w:rsidR="003246D6" w:rsidRPr="00800AD4" w:rsidRDefault="003246D6" w:rsidP="00A55DE3">
      <w:pPr>
        <w:pStyle w:val="10"/>
      </w:pPr>
      <w:r w:rsidRPr="00800AD4">
        <w:t>Granularities and value ranges for UE/gNB measurements</w:t>
      </w:r>
    </w:p>
    <w:p w:rsidR="00617158" w:rsidRDefault="00617158" w:rsidP="00617158">
      <w:pPr>
        <w:pStyle w:val="2"/>
      </w:pPr>
      <w:r w:rsidRPr="00617158">
        <w:t xml:space="preserve">Granularities and value ranges for UE/gNB </w:t>
      </w:r>
      <w:r>
        <w:t xml:space="preserve">timing </w:t>
      </w:r>
      <w:r w:rsidRPr="00617158">
        <w:t>measurements</w:t>
      </w:r>
    </w:p>
    <w:p w:rsidR="00AC5A5A" w:rsidRDefault="00DF4045" w:rsidP="003C39EA">
      <w:pPr>
        <w:spacing w:after="0"/>
      </w:pPr>
      <w:r>
        <w:t xml:space="preserve">In LTE, </w:t>
      </w:r>
      <w:r w:rsidR="00AC5A5A">
        <w:t xml:space="preserve">the resolutions, value ranges and measurement report mappings for </w:t>
      </w:r>
      <w:r w:rsidR="001B261A">
        <w:t>RSTD</w:t>
      </w:r>
      <w:r w:rsidR="006003A4">
        <w:t xml:space="preserve">, </w:t>
      </w:r>
      <w:r w:rsidR="001B261A" w:rsidRPr="00AD1543">
        <w:t>UE Rx-</w:t>
      </w:r>
      <w:proofErr w:type="spellStart"/>
      <w:r w:rsidR="001B261A" w:rsidRPr="00AD1543">
        <w:t>Tx</w:t>
      </w:r>
      <w:proofErr w:type="spellEnd"/>
      <w:r w:rsidR="001B261A" w:rsidRPr="00AD1543">
        <w:t xml:space="preserve"> time difference</w:t>
      </w:r>
      <w:r w:rsidR="006003A4">
        <w:t>, Type 1/Type 2 Timing advance</w:t>
      </w:r>
      <w:r w:rsidR="00AC5A5A">
        <w:t>s, and UL RTOA are defined as follows</w:t>
      </w:r>
      <w:r w:rsidR="00E254FE">
        <w:t>:</w:t>
      </w:r>
    </w:p>
    <w:p w:rsidR="00E254FE" w:rsidRDefault="00E254FE" w:rsidP="003C39EA">
      <w:pPr>
        <w:spacing w:after="0"/>
      </w:pPr>
    </w:p>
    <w:p w:rsidR="00AC5A5A" w:rsidRDefault="00AC5A5A" w:rsidP="008A1BB7">
      <w:pPr>
        <w:pStyle w:val="afb"/>
        <w:numPr>
          <w:ilvl w:val="0"/>
          <w:numId w:val="61"/>
        </w:numPr>
      </w:pPr>
      <w:r>
        <w:t>(TS 36.133) RSTD</w:t>
      </w:r>
    </w:p>
    <w:p w:rsidR="00AC5A5A" w:rsidRDefault="00AC5A5A" w:rsidP="008A1BB7">
      <w:pPr>
        <w:pStyle w:val="afb"/>
        <w:numPr>
          <w:ilvl w:val="1"/>
          <w:numId w:val="61"/>
        </w:numPr>
      </w:pPr>
      <w:r>
        <w:t xml:space="preserve">The reporting range is defined from -15391Ts to 15391Ts with 0.5Ts resolution for </w:t>
      </w:r>
      <w:r w:rsidR="00224BDE">
        <w:t xml:space="preserve">the </w:t>
      </w:r>
      <w:r>
        <w:t xml:space="preserve">absolute value of RSTD less or equal to 4096Ts and 5Ts resolution for </w:t>
      </w:r>
      <w:r w:rsidR="00224BDE">
        <w:t xml:space="preserve">the </w:t>
      </w:r>
      <w:r>
        <w:t xml:space="preserve">absolute value of RSTD greater than 4096Ts.  </w:t>
      </w:r>
    </w:p>
    <w:p w:rsidR="00AC5A5A" w:rsidRDefault="00AC5A5A" w:rsidP="008A1BB7">
      <w:pPr>
        <w:pStyle w:val="afb"/>
        <w:numPr>
          <w:ilvl w:val="0"/>
          <w:numId w:val="61"/>
        </w:numPr>
      </w:pPr>
      <w:r>
        <w:t xml:space="preserve">(TS 36.133) </w:t>
      </w:r>
      <w:r w:rsidRPr="00AD1543">
        <w:t>UE Rx-</w:t>
      </w:r>
      <w:proofErr w:type="spellStart"/>
      <w:r w:rsidRPr="00AD1543">
        <w:t>Tx</w:t>
      </w:r>
      <w:proofErr w:type="spellEnd"/>
      <w:r w:rsidRPr="00AD1543">
        <w:t xml:space="preserve"> time difference</w:t>
      </w:r>
      <w:r>
        <w:t xml:space="preserve">: </w:t>
      </w:r>
    </w:p>
    <w:p w:rsidR="00AC5A5A" w:rsidRDefault="00AC5A5A" w:rsidP="008A1BB7">
      <w:pPr>
        <w:pStyle w:val="afb"/>
        <w:numPr>
          <w:ilvl w:val="1"/>
          <w:numId w:val="61"/>
        </w:numPr>
      </w:pPr>
      <w:r>
        <w:t xml:space="preserve">FDD: The reporting ranges is defined </w:t>
      </w:r>
      <w:r w:rsidRPr="00AD1543">
        <w:t xml:space="preserve">from </w:t>
      </w:r>
      <w:r>
        <w:t xml:space="preserve">0 to </w:t>
      </w:r>
      <w:r w:rsidRPr="00AD1543">
        <w:rPr>
          <w:lang w:eastAsia="zh-CN"/>
        </w:rPr>
        <w:t>20472</w:t>
      </w:r>
      <w:r w:rsidRPr="00AD1543">
        <w:t>T</w:t>
      </w:r>
      <w:r w:rsidRPr="00AC5A5A">
        <w:rPr>
          <w:rFonts w:cs="v4.2.0"/>
          <w:vertAlign w:val="subscript"/>
        </w:rPr>
        <w:t>s</w:t>
      </w:r>
      <w:r>
        <w:rPr>
          <w:rFonts w:cs="v4.2.0"/>
          <w:vertAlign w:val="subscript"/>
        </w:rPr>
        <w:t xml:space="preserve"> </w:t>
      </w:r>
      <w:r>
        <w:t xml:space="preserve">with </w:t>
      </w:r>
      <w:r w:rsidRPr="00AD1543">
        <w:t>2T</w:t>
      </w:r>
      <w:r w:rsidRPr="00AC5A5A">
        <w:rPr>
          <w:rFonts w:cs="v4.2.0"/>
          <w:vertAlign w:val="subscript"/>
        </w:rPr>
        <w:t>s</w:t>
      </w:r>
      <w:r w:rsidRPr="00AD1543">
        <w:t xml:space="preserve"> resolution for UE Rx-</w:t>
      </w:r>
      <w:proofErr w:type="spellStart"/>
      <w:r w:rsidRPr="00AD1543">
        <w:t>Tx</w:t>
      </w:r>
      <w:proofErr w:type="spellEnd"/>
      <w:r w:rsidRPr="00AD1543">
        <w:t xml:space="preserve"> time difference less </w:t>
      </w:r>
      <w:r w:rsidRPr="00AD1543">
        <w:rPr>
          <w:lang w:eastAsia="zh-CN"/>
        </w:rPr>
        <w:t xml:space="preserve">than </w:t>
      </w:r>
      <w:r w:rsidRPr="00AD1543">
        <w:t>4096T</w:t>
      </w:r>
      <w:r w:rsidRPr="00AC5A5A">
        <w:rPr>
          <w:rFonts w:cs="v4.2.0"/>
          <w:vertAlign w:val="subscript"/>
        </w:rPr>
        <w:t>s</w:t>
      </w:r>
      <w:r w:rsidRPr="00AD1543">
        <w:t xml:space="preserve"> and 8Ts for UE Rx-</w:t>
      </w:r>
      <w:proofErr w:type="spellStart"/>
      <w:r w:rsidRPr="00AD1543">
        <w:t>Tx</w:t>
      </w:r>
      <w:proofErr w:type="spellEnd"/>
      <w:r w:rsidRPr="00AD1543">
        <w:t xml:space="preserve"> time difference </w:t>
      </w:r>
      <w:r>
        <w:rPr>
          <w:lang w:eastAsia="zh-CN"/>
        </w:rPr>
        <w:t>from g</w:t>
      </w:r>
      <w:r w:rsidRPr="00AD1543">
        <w:t>reater than 4096T</w:t>
      </w:r>
      <w:r w:rsidRPr="00AC5A5A">
        <w:rPr>
          <w:rFonts w:cs="v4.2.0"/>
          <w:vertAlign w:val="subscript"/>
        </w:rPr>
        <w:t xml:space="preserve">s </w:t>
      </w:r>
      <w:r>
        <w:t xml:space="preserve"> </w:t>
      </w:r>
      <w:r w:rsidRPr="00AD1543">
        <w:t xml:space="preserve">to </w:t>
      </w:r>
      <w:r w:rsidRPr="00AD1543">
        <w:rPr>
          <w:lang w:eastAsia="zh-CN"/>
        </w:rPr>
        <w:t>20472</w:t>
      </w:r>
      <w:r w:rsidRPr="00AD1543">
        <w:t>T</w:t>
      </w:r>
      <w:r w:rsidRPr="00AC5A5A">
        <w:rPr>
          <w:rFonts w:cs="v4.2.0"/>
          <w:vertAlign w:val="subscript"/>
        </w:rPr>
        <w:t>s</w:t>
      </w:r>
      <w:r w:rsidRPr="00AD1543">
        <w:t xml:space="preserve"> </w:t>
      </w:r>
      <w:r>
        <w:t>.</w:t>
      </w:r>
    </w:p>
    <w:p w:rsidR="00AC5A5A" w:rsidRDefault="00AC5A5A" w:rsidP="008A1BB7">
      <w:pPr>
        <w:pStyle w:val="afb"/>
        <w:numPr>
          <w:ilvl w:val="1"/>
          <w:numId w:val="61"/>
        </w:numPr>
      </w:pPr>
      <w:r>
        <w:t xml:space="preserve">TDD: The reporting range </w:t>
      </w:r>
      <w:r w:rsidRPr="00AD1543">
        <w:t xml:space="preserve">is defined from 624 to </w:t>
      </w:r>
      <w:r w:rsidRPr="00AD1543">
        <w:rPr>
          <w:lang w:eastAsia="zh-CN"/>
        </w:rPr>
        <w:t>21096</w:t>
      </w:r>
      <w:r w:rsidRPr="00AD1543">
        <w:t>T</w:t>
      </w:r>
      <w:r w:rsidRPr="00AC5A5A">
        <w:rPr>
          <w:rFonts w:cs="v4.2.0"/>
          <w:vertAlign w:val="subscript"/>
        </w:rPr>
        <w:t>s</w:t>
      </w:r>
      <w:r w:rsidRPr="00AD1543">
        <w:t xml:space="preserve"> with 2T</w:t>
      </w:r>
      <w:r w:rsidRPr="00AC5A5A">
        <w:rPr>
          <w:rFonts w:cs="v4.2.0"/>
          <w:vertAlign w:val="subscript"/>
        </w:rPr>
        <w:t>s</w:t>
      </w:r>
      <w:r w:rsidRPr="00AD1543">
        <w:t xml:space="preserve"> resolution for UE Rx-</w:t>
      </w:r>
      <w:proofErr w:type="spellStart"/>
      <w:r w:rsidRPr="00AD1543">
        <w:t>Tx</w:t>
      </w:r>
      <w:proofErr w:type="spellEnd"/>
      <w:r w:rsidRPr="00AD1543">
        <w:t xml:space="preserve"> time difference less </w:t>
      </w:r>
      <w:r w:rsidRPr="00AD1543">
        <w:rPr>
          <w:lang w:eastAsia="zh-CN"/>
        </w:rPr>
        <w:t xml:space="preserve">than </w:t>
      </w:r>
      <w:r w:rsidRPr="00AD1543">
        <w:t>4720T</w:t>
      </w:r>
      <w:r w:rsidRPr="00AC5A5A">
        <w:rPr>
          <w:rFonts w:cs="v4.2.0"/>
          <w:vertAlign w:val="subscript"/>
        </w:rPr>
        <w:t>s</w:t>
      </w:r>
      <w:r w:rsidRPr="00AD1543">
        <w:t xml:space="preserve"> and 8Ts for UE Rx-</w:t>
      </w:r>
      <w:proofErr w:type="spellStart"/>
      <w:r w:rsidRPr="00AD1543">
        <w:t>Tx</w:t>
      </w:r>
      <w:proofErr w:type="spellEnd"/>
      <w:r w:rsidRPr="00AD1543">
        <w:t xml:space="preserve"> time difference </w:t>
      </w:r>
      <w:r w:rsidRPr="00AD1543">
        <w:rPr>
          <w:lang w:eastAsia="zh-CN"/>
        </w:rPr>
        <w:t xml:space="preserve">equal to or </w:t>
      </w:r>
      <w:r w:rsidRPr="00AD1543">
        <w:t>greater than 4720T</w:t>
      </w:r>
      <w:r w:rsidRPr="00AC5A5A">
        <w:rPr>
          <w:rFonts w:cs="v4.2.0"/>
          <w:vertAlign w:val="subscript"/>
        </w:rPr>
        <w:t>s</w:t>
      </w:r>
      <w:r w:rsidRPr="00AD1543">
        <w:t>.</w:t>
      </w:r>
    </w:p>
    <w:p w:rsidR="00AC5A5A" w:rsidRDefault="00AC5A5A" w:rsidP="008A1BB7">
      <w:pPr>
        <w:pStyle w:val="afb"/>
        <w:numPr>
          <w:ilvl w:val="0"/>
          <w:numId w:val="61"/>
        </w:numPr>
      </w:pPr>
      <w:r>
        <w:t xml:space="preserve">(TS 36.133) </w:t>
      </w:r>
      <w:r w:rsidRPr="00AD1543">
        <w:t>Timing Advance (T</w:t>
      </w:r>
      <w:r w:rsidRPr="00AD1543">
        <w:rPr>
          <w:vertAlign w:val="subscript"/>
        </w:rPr>
        <w:t>ADV</w:t>
      </w:r>
      <w:r w:rsidRPr="00AD1543">
        <w:t>)</w:t>
      </w:r>
      <w:r>
        <w:t xml:space="preserve"> </w:t>
      </w:r>
    </w:p>
    <w:p w:rsidR="00AC5A5A" w:rsidRDefault="00AC5A5A" w:rsidP="008A1BB7">
      <w:pPr>
        <w:pStyle w:val="afb"/>
        <w:numPr>
          <w:ilvl w:val="1"/>
          <w:numId w:val="61"/>
        </w:numPr>
      </w:pPr>
      <w:r w:rsidRPr="00AD1543">
        <w:t>The reporting range of T</w:t>
      </w:r>
      <w:r w:rsidRPr="00AD1543">
        <w:rPr>
          <w:rFonts w:cs="v4.2.0"/>
          <w:vertAlign w:val="subscript"/>
        </w:rPr>
        <w:t>ADV</w:t>
      </w:r>
      <w:r w:rsidRPr="00AD1543">
        <w:t xml:space="preserve"> is defined from 0 to </w:t>
      </w:r>
      <w:r w:rsidRPr="00AD1543">
        <w:rPr>
          <w:lang w:eastAsia="zh-CN"/>
        </w:rPr>
        <w:t>49232</w:t>
      </w:r>
      <w:r w:rsidRPr="00AD1543">
        <w:t>T</w:t>
      </w:r>
      <w:r w:rsidRPr="00AD1543">
        <w:rPr>
          <w:rFonts w:cs="v4.2.0"/>
          <w:vertAlign w:val="subscript"/>
        </w:rPr>
        <w:t>s</w:t>
      </w:r>
      <w:r w:rsidRPr="00AD1543">
        <w:t xml:space="preserve"> with 2T</w:t>
      </w:r>
      <w:r w:rsidRPr="00AD1543">
        <w:rPr>
          <w:rFonts w:cs="v4.2.0"/>
          <w:vertAlign w:val="subscript"/>
        </w:rPr>
        <w:t>s</w:t>
      </w:r>
      <w:r w:rsidRPr="00AD1543">
        <w:t xml:space="preserve"> resolution for timing advance less or equal to 4096T</w:t>
      </w:r>
      <w:r w:rsidRPr="00AD1543">
        <w:rPr>
          <w:rFonts w:cs="v4.2.0"/>
          <w:vertAlign w:val="subscript"/>
        </w:rPr>
        <w:t>s</w:t>
      </w:r>
      <w:r w:rsidRPr="00AD1543">
        <w:t xml:space="preserve"> and 8T</w:t>
      </w:r>
      <w:r w:rsidRPr="00AD1543">
        <w:rPr>
          <w:vertAlign w:val="subscript"/>
        </w:rPr>
        <w:t>s</w:t>
      </w:r>
      <w:r w:rsidRPr="00AD1543">
        <w:t xml:space="preserve"> for timing advance greater than 4096T</w:t>
      </w:r>
      <w:r w:rsidRPr="00AD1543">
        <w:rPr>
          <w:rFonts w:cs="v4.2.0"/>
          <w:vertAlign w:val="subscript"/>
        </w:rPr>
        <w:t>s</w:t>
      </w:r>
      <w:r w:rsidRPr="00AD1543">
        <w:t>.</w:t>
      </w:r>
    </w:p>
    <w:p w:rsidR="00AC5A5A" w:rsidRDefault="00AC5A5A" w:rsidP="008A1BB7">
      <w:pPr>
        <w:pStyle w:val="afb"/>
        <w:numPr>
          <w:ilvl w:val="0"/>
          <w:numId w:val="61"/>
        </w:numPr>
      </w:pPr>
      <w:r>
        <w:t>(TS 36.111)</w:t>
      </w:r>
      <w:r w:rsidRPr="00AC5A5A">
        <w:t xml:space="preserve"> UL RTOA</w:t>
      </w:r>
    </w:p>
    <w:p w:rsidR="00AC5A5A" w:rsidRPr="00AD1543" w:rsidRDefault="00AC5A5A" w:rsidP="008A1BB7">
      <w:pPr>
        <w:pStyle w:val="afb"/>
        <w:numPr>
          <w:ilvl w:val="1"/>
          <w:numId w:val="61"/>
        </w:numPr>
      </w:pPr>
      <w:r w:rsidRPr="00B15549">
        <w:t xml:space="preserve">The reporting range of </w:t>
      </w:r>
      <w:r>
        <w:t xml:space="preserve">the </w:t>
      </w:r>
      <w:r w:rsidRPr="00B15549">
        <w:t>UL RTOA measurement is defined from 0</w:t>
      </w:r>
      <w:r w:rsidRPr="00B15549">
        <w:sym w:font="Symbol" w:char="F0B4"/>
      </w:r>
      <w:proofErr w:type="spellStart"/>
      <w:r w:rsidRPr="00B15549">
        <w:t>T</w:t>
      </w:r>
      <w:r w:rsidRPr="00B15549">
        <w:rPr>
          <w:vertAlign w:val="subscript"/>
        </w:rPr>
        <w:t>s</w:t>
      </w:r>
      <w:proofErr w:type="spellEnd"/>
      <w:r w:rsidRPr="00B15549">
        <w:t xml:space="preserve"> to 9598</w:t>
      </w:r>
      <w:r w:rsidRPr="00B15549">
        <w:sym w:font="Symbol" w:char="F0B4"/>
      </w:r>
      <w:proofErr w:type="spellStart"/>
      <w:r w:rsidRPr="00B15549">
        <w:t>T</w:t>
      </w:r>
      <w:r w:rsidRPr="00B15549">
        <w:rPr>
          <w:vertAlign w:val="subscript"/>
        </w:rPr>
        <w:t>s</w:t>
      </w:r>
      <w:proofErr w:type="spellEnd"/>
      <w:r w:rsidRPr="00B15549">
        <w:t xml:space="preserve"> with 2</w:t>
      </w:r>
      <w:r w:rsidRPr="00B15549">
        <w:sym w:font="Symbol" w:char="F0B4"/>
      </w:r>
      <w:proofErr w:type="spellStart"/>
      <w:r w:rsidRPr="00B15549">
        <w:t>T</w:t>
      </w:r>
      <w:r w:rsidRPr="00B15549">
        <w:rPr>
          <w:vertAlign w:val="subscript"/>
        </w:rPr>
        <w:t>s</w:t>
      </w:r>
      <w:proofErr w:type="spellEnd"/>
      <w:r w:rsidRPr="00B15549">
        <w:t xml:space="preserve"> resolution.</w:t>
      </w:r>
    </w:p>
    <w:p w:rsidR="00AC5A5A" w:rsidRPr="00AC5A5A" w:rsidRDefault="00AC5A5A" w:rsidP="003C39EA">
      <w:pPr>
        <w:spacing w:after="0"/>
        <w:rPr>
          <w:lang w:val="en-US"/>
        </w:rPr>
      </w:pPr>
    </w:p>
    <w:p w:rsidR="00042E1B" w:rsidRDefault="00042E1B" w:rsidP="00042E1B">
      <w:pPr>
        <w:rPr>
          <w:lang w:eastAsia="en-US"/>
        </w:rPr>
      </w:pPr>
      <w:r>
        <w:rPr>
          <w:lang w:eastAsia="en-US"/>
        </w:rPr>
        <w:t xml:space="preserve">The </w:t>
      </w:r>
      <w:r w:rsidRPr="006E7076">
        <w:rPr>
          <w:lang w:eastAsia="en-US"/>
        </w:rPr>
        <w:t>granularity</w:t>
      </w:r>
      <w:r>
        <w:rPr>
          <w:lang w:eastAsia="en-US"/>
        </w:rPr>
        <w:t xml:space="preserve"> and value ranges of NR UE/gNB timing measurements should be carefully determined with the consideration of the following factors:</w:t>
      </w:r>
    </w:p>
    <w:p w:rsidR="00042E1B" w:rsidRDefault="00042E1B" w:rsidP="008A1BB7">
      <w:pPr>
        <w:pStyle w:val="afb"/>
        <w:numPr>
          <w:ilvl w:val="0"/>
          <w:numId w:val="60"/>
        </w:numPr>
        <w:rPr>
          <w:lang w:eastAsia="en-US"/>
        </w:rPr>
      </w:pPr>
      <w:r>
        <w:rPr>
          <w:lang w:eastAsia="en-US"/>
        </w:rPr>
        <w:t xml:space="preserve">The target positioning accuracy. For 5G NR positioning, the highest target accuracy is in </w:t>
      </w:r>
      <w:r w:rsidR="00224BDE">
        <w:rPr>
          <w:lang w:eastAsia="en-US"/>
        </w:rPr>
        <w:t>decimeter</w:t>
      </w:r>
      <w:r>
        <w:rPr>
          <w:lang w:eastAsia="en-US"/>
        </w:rPr>
        <w:t>-level;</w:t>
      </w:r>
    </w:p>
    <w:p w:rsidR="00042E1B" w:rsidRDefault="00042E1B" w:rsidP="008A1BB7">
      <w:pPr>
        <w:pStyle w:val="afb"/>
        <w:numPr>
          <w:ilvl w:val="0"/>
          <w:numId w:val="60"/>
        </w:numPr>
        <w:rPr>
          <w:lang w:eastAsia="en-US"/>
        </w:rPr>
      </w:pPr>
      <w:r>
        <w:rPr>
          <w:lang w:eastAsia="en-US"/>
        </w:rPr>
        <w:t xml:space="preserve">The measurement accuracy of the UE/gNB timing measurements. Depending on the measurement environment, the measurement accuracy of the of UE/gNB timing measurements can be </w:t>
      </w:r>
      <w:r w:rsidR="00CF77C3">
        <w:rPr>
          <w:lang w:eastAsia="en-US"/>
        </w:rPr>
        <w:t xml:space="preserve">from </w:t>
      </w:r>
      <w:r w:rsidR="009E2DE8">
        <w:rPr>
          <w:lang w:eastAsia="en-US"/>
        </w:rPr>
        <w:t>decimeter</w:t>
      </w:r>
      <w:r>
        <w:rPr>
          <w:lang w:eastAsia="en-US"/>
        </w:rPr>
        <w:t xml:space="preserve">-level to a few meters or larger; </w:t>
      </w:r>
    </w:p>
    <w:p w:rsidR="00042E1B" w:rsidRDefault="00042E1B" w:rsidP="008A1BB7">
      <w:pPr>
        <w:pStyle w:val="afb"/>
        <w:numPr>
          <w:ilvl w:val="0"/>
          <w:numId w:val="60"/>
        </w:numPr>
        <w:rPr>
          <w:lang w:eastAsia="en-US"/>
        </w:rPr>
      </w:pPr>
      <w:r>
        <w:rPr>
          <w:lang w:eastAsia="en-US"/>
        </w:rPr>
        <w:lastRenderedPageBreak/>
        <w:t>The setting of the DL PRS/UL SRS. The measurement accuracy is strongly related to the carrier bandwidth and subcarrier spacing</w:t>
      </w:r>
      <w:r w:rsidR="004A1D5F">
        <w:rPr>
          <w:lang w:eastAsia="en-US"/>
        </w:rPr>
        <w:t xml:space="preserve"> of the DL PRS/UL SRS</w:t>
      </w:r>
      <w:r>
        <w:rPr>
          <w:lang w:eastAsia="en-US"/>
        </w:rPr>
        <w:t>;</w:t>
      </w:r>
    </w:p>
    <w:p w:rsidR="00042E1B" w:rsidRDefault="00042E1B" w:rsidP="008A1BB7">
      <w:pPr>
        <w:pStyle w:val="afb"/>
        <w:numPr>
          <w:ilvl w:val="0"/>
          <w:numId w:val="60"/>
        </w:numPr>
        <w:rPr>
          <w:lang w:eastAsia="en-US"/>
        </w:rPr>
      </w:pPr>
      <w:r>
        <w:rPr>
          <w:lang w:eastAsia="en-US"/>
        </w:rPr>
        <w:t>The measurement duration</w:t>
      </w:r>
      <w:r w:rsidR="004A1D5F">
        <w:rPr>
          <w:lang w:eastAsia="en-US"/>
        </w:rPr>
        <w:t xml:space="preserve"> for DL PRS/UL SRS</w:t>
      </w:r>
      <w:r>
        <w:rPr>
          <w:lang w:eastAsia="en-US"/>
        </w:rPr>
        <w:t>.</w:t>
      </w:r>
    </w:p>
    <w:p w:rsidR="00042E1B" w:rsidRDefault="00042E1B" w:rsidP="008A1BB7">
      <w:pPr>
        <w:pStyle w:val="afb"/>
        <w:numPr>
          <w:ilvl w:val="0"/>
          <w:numId w:val="60"/>
        </w:numPr>
        <w:rPr>
          <w:lang w:eastAsia="en-US"/>
        </w:rPr>
      </w:pPr>
      <w:r>
        <w:rPr>
          <w:lang w:eastAsia="en-US"/>
        </w:rPr>
        <w:t xml:space="preserve">The desired measurement accuracy </w:t>
      </w:r>
      <w:r w:rsidR="00E30C33">
        <w:rPr>
          <w:lang w:eastAsia="en-US"/>
        </w:rPr>
        <w:t xml:space="preserve">associated </w:t>
      </w:r>
      <w:proofErr w:type="spellStart"/>
      <w:r w:rsidR="00E30C33">
        <w:rPr>
          <w:lang w:eastAsia="en-US"/>
        </w:rPr>
        <w:t>wit</w:t>
      </w:r>
      <w:proofErr w:type="spellEnd"/>
      <w:r>
        <w:rPr>
          <w:lang w:eastAsia="en-US"/>
        </w:rPr>
        <w:t xml:space="preserve"> the positioning applications.</w:t>
      </w:r>
    </w:p>
    <w:p w:rsidR="00042E1B" w:rsidRDefault="00042E1B" w:rsidP="00042E1B">
      <w:pPr>
        <w:pStyle w:val="afb"/>
        <w:rPr>
          <w:lang w:eastAsia="en-US"/>
        </w:rPr>
      </w:pPr>
    </w:p>
    <w:p w:rsidR="00533367" w:rsidRDefault="00F157B2" w:rsidP="001B261A">
      <w:pPr>
        <w:spacing w:after="0"/>
        <w:rPr>
          <w:lang w:eastAsia="en-US"/>
        </w:rPr>
      </w:pPr>
      <w:r>
        <w:rPr>
          <w:lang w:eastAsia="en-US"/>
        </w:rPr>
        <w:t xml:space="preserve">With </w:t>
      </w:r>
      <w:r w:rsidR="00800AD4">
        <w:rPr>
          <w:lang w:eastAsia="en-US"/>
        </w:rPr>
        <w:t xml:space="preserve">the </w:t>
      </w:r>
      <w:r>
        <w:rPr>
          <w:lang w:eastAsia="en-US"/>
        </w:rPr>
        <w:t xml:space="preserve">above considerations, our proposal is to support the </w:t>
      </w:r>
      <w:r w:rsidR="001B261A">
        <w:rPr>
          <w:lang w:eastAsia="en-US"/>
        </w:rPr>
        <w:t xml:space="preserve">configurable </w:t>
      </w:r>
      <w:r w:rsidR="00533367">
        <w:rPr>
          <w:lang w:eastAsia="en-US"/>
        </w:rPr>
        <w:t>granularities for the UE/gNB timing measurements</w:t>
      </w:r>
      <w:r w:rsidR="001C772A">
        <w:rPr>
          <w:lang w:eastAsia="en-US"/>
        </w:rPr>
        <w:t>.</w:t>
      </w:r>
    </w:p>
    <w:p w:rsidR="008B68DE" w:rsidRDefault="008B68DE" w:rsidP="00F157B2">
      <w:pPr>
        <w:pStyle w:val="afb"/>
        <w:ind w:left="0"/>
        <w:rPr>
          <w:lang w:eastAsia="en-US"/>
        </w:rPr>
      </w:pPr>
    </w:p>
    <w:p w:rsidR="008B68DE" w:rsidRPr="008B68DE" w:rsidRDefault="008B68DE" w:rsidP="008B68DE">
      <w:pPr>
        <w:spacing w:after="0"/>
        <w:rPr>
          <w:i/>
        </w:rPr>
      </w:pPr>
      <w:bookmarkStart w:id="5" w:name="p5"/>
      <w:r w:rsidRPr="008B68DE">
        <w:rPr>
          <w:b/>
          <w:i/>
        </w:rPr>
        <w:t xml:space="preserve">Proposal </w:t>
      </w:r>
      <w:r w:rsidR="004E3474">
        <w:rPr>
          <w:b/>
          <w:i/>
          <w:noProof/>
        </w:rPr>
        <w:t>5</w:t>
      </w:r>
      <w:r w:rsidRPr="008B68DE">
        <w:rPr>
          <w:b/>
          <w:i/>
        </w:rPr>
        <w:t xml:space="preserve">: </w:t>
      </w:r>
      <w:r w:rsidR="00A60069" w:rsidRPr="00A60069">
        <w:rPr>
          <w:i/>
        </w:rPr>
        <w:t>Support configurable</w:t>
      </w:r>
      <w:r w:rsidR="00A60069">
        <w:rPr>
          <w:b/>
          <w:i/>
        </w:rPr>
        <w:t xml:space="preserve"> </w:t>
      </w:r>
      <w:r w:rsidRPr="008B68DE">
        <w:rPr>
          <w:i/>
        </w:rPr>
        <w:t xml:space="preserve">resolution for the UE/gNB timing measurements as </w:t>
      </w:r>
      <m:oMath>
        <m:sSub>
          <m:sSubPr>
            <m:ctrlPr>
              <w:rPr>
                <w:rFonts w:ascii="Cambria Math" w:hAnsi="Cambria Math"/>
                <w:i/>
              </w:rPr>
            </m:ctrlPr>
          </m:sSubPr>
          <m:e>
            <m:r>
              <w:rPr>
                <w:rFonts w:ascii="Cambria Math" w:hAnsi="Cambria Math"/>
              </w:rPr>
              <m:t>T</m:t>
            </m:r>
          </m:e>
          <m:sub>
            <m:r>
              <w:rPr>
                <w:rFonts w:ascii="Cambria Math" w:hAnsi="Cambria Math"/>
              </w:rPr>
              <m:t>s</m:t>
            </m:r>
          </m:sub>
        </m:sSub>
        <m:sSup>
          <m:sSupPr>
            <m:ctrlPr>
              <w:rPr>
                <w:rFonts w:ascii="Cambria Math" w:hAnsi="Cambria Math"/>
                <w:bCs/>
                <w:i/>
              </w:rPr>
            </m:ctrlPr>
          </m:sSupPr>
          <m:e>
            <m:r>
              <w:rPr>
                <w:rFonts w:ascii="Cambria Math" w:hAnsi="Cambria Math"/>
              </w:rPr>
              <m:t>2</m:t>
            </m:r>
          </m:e>
          <m:sup>
            <m:r>
              <w:rPr>
                <w:rFonts w:ascii="Cambria Math" w:hAnsi="Cambria Math"/>
              </w:rPr>
              <m:t>-μ</m:t>
            </m:r>
          </m:sup>
        </m:sSup>
      </m:oMath>
      <w:r w:rsidRPr="008B68DE">
        <w:rPr>
          <w:bCs/>
          <w:i/>
        </w:rPr>
        <w:t xml:space="preserve"> where </w:t>
      </w:r>
      <m:oMath>
        <m:r>
          <w:rPr>
            <w:rFonts w:ascii="Cambria Math" w:hAnsi="Cambria Math"/>
          </w:rPr>
          <m:t>μ</m:t>
        </m:r>
      </m:oMath>
      <w:r w:rsidRPr="008B68DE">
        <w:rPr>
          <w:bCs/>
          <w:i/>
        </w:rPr>
        <w:t xml:space="preserve"> = 0</w:t>
      </w:r>
      <w:proofErr w:type="gramStart"/>
      <w:r w:rsidRPr="008B68DE">
        <w:rPr>
          <w:bCs/>
          <w:i/>
        </w:rPr>
        <w:t>,1,2,3,4,5</w:t>
      </w:r>
      <w:proofErr w:type="gramEnd"/>
      <w:r w:rsidRPr="008B68DE">
        <w:rPr>
          <w:bCs/>
          <w:i/>
        </w:rPr>
        <w:t>.</w:t>
      </w:r>
    </w:p>
    <w:bookmarkEnd w:id="5"/>
    <w:p w:rsidR="008B68DE" w:rsidRPr="008B68DE" w:rsidRDefault="008B68DE" w:rsidP="00F157B2">
      <w:pPr>
        <w:pStyle w:val="afb"/>
        <w:ind w:left="0"/>
        <w:rPr>
          <w:lang w:eastAsia="en-US"/>
        </w:rPr>
      </w:pPr>
    </w:p>
    <w:p w:rsidR="00042E1B" w:rsidRDefault="00800AD4" w:rsidP="001C772A">
      <w:pPr>
        <w:rPr>
          <w:lang w:eastAsia="en-US"/>
        </w:rPr>
      </w:pPr>
      <w:r>
        <w:rPr>
          <w:lang w:eastAsia="en-US"/>
        </w:rPr>
        <w:t>The</w:t>
      </w:r>
      <w:r w:rsidR="00042E1B">
        <w:rPr>
          <w:lang w:eastAsia="en-US"/>
        </w:rPr>
        <w:t xml:space="preserve"> detailed value ranges and the measurement reporting mappings of NR UE/gNB timing measurements can be determined by RAN4. </w:t>
      </w:r>
    </w:p>
    <w:p w:rsidR="00CA00F5" w:rsidRPr="00861E7A" w:rsidRDefault="005F7C91" w:rsidP="00042E1B">
      <w:pPr>
        <w:spacing w:after="0"/>
        <w:rPr>
          <w:i/>
        </w:rPr>
      </w:pPr>
      <w:bookmarkStart w:id="6" w:name="p6"/>
      <w:r w:rsidRPr="00861E7A">
        <w:rPr>
          <w:b/>
          <w:i/>
        </w:rPr>
        <w:t xml:space="preserve">Proposal </w:t>
      </w:r>
      <w:r w:rsidR="004E3474">
        <w:rPr>
          <w:b/>
          <w:i/>
          <w:noProof/>
        </w:rPr>
        <w:t>6</w:t>
      </w:r>
      <w:r w:rsidRPr="00861E7A">
        <w:rPr>
          <w:b/>
          <w:i/>
        </w:rPr>
        <w:t xml:space="preserve">: </w:t>
      </w:r>
      <w:r w:rsidR="00732F95" w:rsidRPr="00861E7A">
        <w:rPr>
          <w:i/>
          <w:lang w:eastAsia="en-US"/>
        </w:rPr>
        <w:t xml:space="preserve">The </w:t>
      </w:r>
      <w:r w:rsidR="00732F95" w:rsidRPr="00861E7A">
        <w:rPr>
          <w:i/>
        </w:rPr>
        <w:t xml:space="preserve">resolutions, value ranges and measurement report mappings for </w:t>
      </w:r>
      <w:r w:rsidR="00042E1B" w:rsidRPr="00861E7A">
        <w:rPr>
          <w:i/>
          <w:lang w:eastAsia="en-US"/>
        </w:rPr>
        <w:t xml:space="preserve">NR UE/gNB timing measurements </w:t>
      </w:r>
      <w:r w:rsidR="00732F95" w:rsidRPr="00861E7A">
        <w:rPr>
          <w:i/>
          <w:lang w:eastAsia="en-US"/>
        </w:rPr>
        <w:t>(</w:t>
      </w:r>
      <w:r w:rsidR="00732F95" w:rsidRPr="00861E7A">
        <w:rPr>
          <w:i/>
        </w:rPr>
        <w:t>RSTD, UE Rx-</w:t>
      </w:r>
      <w:proofErr w:type="spellStart"/>
      <w:r w:rsidR="00732F95" w:rsidRPr="00861E7A">
        <w:rPr>
          <w:i/>
        </w:rPr>
        <w:t>Tx</w:t>
      </w:r>
      <w:proofErr w:type="spellEnd"/>
      <w:r w:rsidR="00732F95" w:rsidRPr="00861E7A">
        <w:rPr>
          <w:i/>
        </w:rPr>
        <w:t xml:space="preserve"> time difference, UL RTOA, </w:t>
      </w:r>
      <w:proofErr w:type="spellStart"/>
      <w:r w:rsidR="00732F95" w:rsidRPr="00861E7A">
        <w:rPr>
          <w:i/>
        </w:rPr>
        <w:t>gNB</w:t>
      </w:r>
      <w:proofErr w:type="spellEnd"/>
      <w:r w:rsidR="00732F95" w:rsidRPr="00861E7A">
        <w:rPr>
          <w:i/>
        </w:rPr>
        <w:t xml:space="preserve"> Rx-</w:t>
      </w:r>
      <w:proofErr w:type="spellStart"/>
      <w:r w:rsidR="00732F95" w:rsidRPr="00861E7A">
        <w:rPr>
          <w:i/>
        </w:rPr>
        <w:t>Tx</w:t>
      </w:r>
      <w:proofErr w:type="spellEnd"/>
      <w:r w:rsidR="00732F95" w:rsidRPr="00861E7A">
        <w:rPr>
          <w:i/>
        </w:rPr>
        <w:t xml:space="preserve"> time difference) </w:t>
      </w:r>
      <w:r w:rsidR="00042E1B" w:rsidRPr="00861E7A">
        <w:rPr>
          <w:i/>
          <w:lang w:eastAsia="en-US"/>
        </w:rPr>
        <w:t>can be determined by RAN4.</w:t>
      </w:r>
    </w:p>
    <w:bookmarkEnd w:id="6"/>
    <w:p w:rsidR="005F7C91" w:rsidRDefault="005F7C91" w:rsidP="005F7C91">
      <w:pPr>
        <w:rPr>
          <w:lang w:eastAsia="en-US"/>
        </w:rPr>
      </w:pPr>
    </w:p>
    <w:p w:rsidR="00811C2E" w:rsidRDefault="00811C2E" w:rsidP="00811C2E">
      <w:pPr>
        <w:pStyle w:val="2"/>
      </w:pPr>
      <w:r w:rsidRPr="00617158">
        <w:t xml:space="preserve">Granularities and value ranges for UE/gNB </w:t>
      </w:r>
      <w:r>
        <w:t xml:space="preserve">RSRP </w:t>
      </w:r>
      <w:r w:rsidRPr="00617158">
        <w:t>measurements</w:t>
      </w:r>
    </w:p>
    <w:p w:rsidR="00811C2E" w:rsidRDefault="00811C2E" w:rsidP="00811C2E">
      <w:pPr>
        <w:spacing w:after="0"/>
      </w:pPr>
      <w:r>
        <w:t xml:space="preserve">In LTE, the resolutions, value ranges and measurement report mappings for UE and gNB RSRP measurements </w:t>
      </w:r>
      <w:proofErr w:type="gramStart"/>
      <w:r w:rsidR="00E254FE">
        <w:t xml:space="preserve">are </w:t>
      </w:r>
      <w:r>
        <w:t xml:space="preserve"> defined</w:t>
      </w:r>
      <w:proofErr w:type="gramEnd"/>
      <w:r>
        <w:t xml:space="preserve"> as follows. </w:t>
      </w:r>
    </w:p>
    <w:p w:rsidR="00E254FE" w:rsidRDefault="00E254FE" w:rsidP="008A1BB7">
      <w:pPr>
        <w:pStyle w:val="afb"/>
        <w:numPr>
          <w:ilvl w:val="0"/>
          <w:numId w:val="61"/>
        </w:numPr>
      </w:pPr>
      <w:r>
        <w:t xml:space="preserve">(TS 36.133) </w:t>
      </w:r>
      <w:r w:rsidR="00241B5E">
        <w:t xml:space="preserve">UE </w:t>
      </w:r>
      <w:r>
        <w:t>RSRP</w:t>
      </w:r>
    </w:p>
    <w:p w:rsidR="00E254FE" w:rsidRDefault="00E254FE" w:rsidP="008A1BB7">
      <w:pPr>
        <w:pStyle w:val="afb"/>
        <w:numPr>
          <w:ilvl w:val="1"/>
          <w:numId w:val="61"/>
        </w:numPr>
      </w:pPr>
      <w:r w:rsidRPr="00E254FE">
        <w:rPr>
          <w:rFonts w:cs="v4.2.0"/>
        </w:rPr>
        <w:t>The reporting range of RSRP is defined from -1</w:t>
      </w:r>
      <w:r w:rsidRPr="00E254FE">
        <w:rPr>
          <w:rFonts w:cs="v4.2.0" w:hint="eastAsia"/>
          <w:lang w:eastAsia="zh-CN"/>
        </w:rPr>
        <w:t>56</w:t>
      </w:r>
      <w:r w:rsidRPr="00E254FE">
        <w:rPr>
          <w:rFonts w:cs="v4.2.0"/>
        </w:rPr>
        <w:t xml:space="preserve"> </w:t>
      </w:r>
      <w:proofErr w:type="spellStart"/>
      <w:r w:rsidRPr="00E254FE">
        <w:rPr>
          <w:rFonts w:cs="v4.2.0"/>
        </w:rPr>
        <w:t>dBm</w:t>
      </w:r>
      <w:proofErr w:type="spellEnd"/>
      <w:r w:rsidRPr="00E254FE">
        <w:rPr>
          <w:rFonts w:cs="v4.2.0"/>
        </w:rPr>
        <w:t xml:space="preserve"> to -44 </w:t>
      </w:r>
      <w:proofErr w:type="spellStart"/>
      <w:r w:rsidRPr="00E254FE">
        <w:rPr>
          <w:rFonts w:cs="v4.2.0"/>
        </w:rPr>
        <w:t>dBm</w:t>
      </w:r>
      <w:proofErr w:type="spellEnd"/>
      <w:r w:rsidRPr="00E254FE">
        <w:rPr>
          <w:rFonts w:cs="v4.2.0"/>
        </w:rPr>
        <w:t xml:space="preserve"> with 1 dB resolution.</w:t>
      </w:r>
      <w:r>
        <w:t xml:space="preserve"> </w:t>
      </w:r>
    </w:p>
    <w:p w:rsidR="00241B5E" w:rsidRDefault="00241B5E" w:rsidP="008A1BB7">
      <w:pPr>
        <w:pStyle w:val="afb"/>
        <w:numPr>
          <w:ilvl w:val="0"/>
          <w:numId w:val="61"/>
        </w:numPr>
      </w:pPr>
      <w:r>
        <w:t>(TS 36.</w:t>
      </w:r>
      <w:r w:rsidR="00732F95">
        <w:t>455</w:t>
      </w:r>
      <w:r>
        <w:t xml:space="preserve">) </w:t>
      </w:r>
      <w:r w:rsidR="00732F95">
        <w:t>gNB</w:t>
      </w:r>
      <w:r>
        <w:t xml:space="preserve"> RSRP</w:t>
      </w:r>
    </w:p>
    <w:p w:rsidR="00241B5E" w:rsidRDefault="00241B5E" w:rsidP="008A1BB7">
      <w:pPr>
        <w:pStyle w:val="afb"/>
        <w:numPr>
          <w:ilvl w:val="1"/>
          <w:numId w:val="61"/>
        </w:numPr>
      </w:pPr>
      <w:r w:rsidRPr="00E254FE">
        <w:rPr>
          <w:rFonts w:cs="v4.2.0"/>
        </w:rPr>
        <w:t>The reporting range of RSRP is defined from -1</w:t>
      </w:r>
      <w:r w:rsidR="00732F95">
        <w:rPr>
          <w:rFonts w:cs="v4.2.0"/>
          <w:lang w:eastAsia="zh-CN"/>
        </w:rPr>
        <w:t>40</w:t>
      </w:r>
      <w:r w:rsidRPr="00E254FE">
        <w:rPr>
          <w:rFonts w:cs="v4.2.0"/>
        </w:rPr>
        <w:t xml:space="preserve"> </w:t>
      </w:r>
      <w:proofErr w:type="spellStart"/>
      <w:r w:rsidRPr="00E254FE">
        <w:rPr>
          <w:rFonts w:cs="v4.2.0"/>
        </w:rPr>
        <w:t>dBm</w:t>
      </w:r>
      <w:proofErr w:type="spellEnd"/>
      <w:r w:rsidRPr="00E254FE">
        <w:rPr>
          <w:rFonts w:cs="v4.2.0"/>
        </w:rPr>
        <w:t xml:space="preserve"> to -44 </w:t>
      </w:r>
      <w:proofErr w:type="spellStart"/>
      <w:r w:rsidRPr="00E254FE">
        <w:rPr>
          <w:rFonts w:cs="v4.2.0"/>
        </w:rPr>
        <w:t>dBm</w:t>
      </w:r>
      <w:proofErr w:type="spellEnd"/>
      <w:r w:rsidRPr="00E254FE">
        <w:rPr>
          <w:rFonts w:cs="v4.2.0"/>
        </w:rPr>
        <w:t xml:space="preserve"> with 1 dB resolution.</w:t>
      </w:r>
      <w:r>
        <w:t xml:space="preserve">  </w:t>
      </w:r>
    </w:p>
    <w:p w:rsidR="00732F95" w:rsidRDefault="00732F95" w:rsidP="00732F95">
      <w:pPr>
        <w:rPr>
          <w:lang w:eastAsia="en-US"/>
        </w:rPr>
      </w:pPr>
      <w:r>
        <w:rPr>
          <w:lang w:eastAsia="en-US"/>
        </w:rPr>
        <w:t xml:space="preserve">In our view, the </w:t>
      </w:r>
      <w:r>
        <w:t xml:space="preserve">resolutions, value ranges and measurement report mappings for DL PRS RSRP and UL SRS RSRP for positioning measurements </w:t>
      </w:r>
      <w:r>
        <w:rPr>
          <w:lang w:eastAsia="en-US"/>
        </w:rPr>
        <w:t xml:space="preserve">can be determined by RAN4. </w:t>
      </w:r>
    </w:p>
    <w:p w:rsidR="00732F95" w:rsidRPr="00B35C95" w:rsidRDefault="00732F95" w:rsidP="0048340B">
      <w:pPr>
        <w:rPr>
          <w:i/>
        </w:rPr>
      </w:pPr>
      <w:bookmarkStart w:id="7" w:name="p7"/>
      <w:r w:rsidRPr="00B35C95">
        <w:rPr>
          <w:b/>
          <w:i/>
        </w:rPr>
        <w:t xml:space="preserve">Proposal </w:t>
      </w:r>
      <w:r w:rsidR="004E3474">
        <w:rPr>
          <w:b/>
          <w:i/>
          <w:noProof/>
        </w:rPr>
        <w:t>7</w:t>
      </w:r>
      <w:r w:rsidRPr="00B35C95">
        <w:rPr>
          <w:b/>
          <w:i/>
        </w:rPr>
        <w:t xml:space="preserve">: </w:t>
      </w:r>
      <w:r w:rsidRPr="00B35C95">
        <w:rPr>
          <w:i/>
          <w:lang w:eastAsia="en-US"/>
        </w:rPr>
        <w:t xml:space="preserve">The </w:t>
      </w:r>
      <w:r w:rsidRPr="00B35C95">
        <w:rPr>
          <w:i/>
        </w:rPr>
        <w:t xml:space="preserve">resolutions, value ranges and measurement report mappings for DL PRS RSRP and UL SRS RSRP for positioning measurements </w:t>
      </w:r>
      <w:r w:rsidRPr="00B35C95">
        <w:rPr>
          <w:i/>
          <w:lang w:eastAsia="en-US"/>
        </w:rPr>
        <w:t>can be determined by RAN4.</w:t>
      </w:r>
    </w:p>
    <w:bookmarkEnd w:id="7"/>
    <w:p w:rsidR="00C44C42" w:rsidRPr="00CA00F5" w:rsidRDefault="00C44C42" w:rsidP="00C44C42">
      <w:pPr>
        <w:pStyle w:val="afb"/>
      </w:pPr>
    </w:p>
    <w:p w:rsidR="007421DA" w:rsidRDefault="007421DA" w:rsidP="007421DA">
      <w:pPr>
        <w:pStyle w:val="2"/>
      </w:pPr>
      <w:r w:rsidRPr="00617158">
        <w:t>Granul</w:t>
      </w:r>
      <w:r>
        <w:t xml:space="preserve">arities and value ranges for </w:t>
      </w:r>
      <w:r w:rsidRPr="00617158">
        <w:t xml:space="preserve">gNB </w:t>
      </w:r>
      <w:r>
        <w:t>A</w:t>
      </w:r>
      <w:r w:rsidR="004111C0">
        <w:t>n</w:t>
      </w:r>
      <w:r>
        <w:t xml:space="preserve">gular </w:t>
      </w:r>
      <w:r w:rsidRPr="00617158">
        <w:t>measurements</w:t>
      </w:r>
    </w:p>
    <w:p w:rsidR="004111C0" w:rsidRPr="00AD1543" w:rsidRDefault="004111C0" w:rsidP="004111C0">
      <w:r>
        <w:rPr>
          <w:rFonts w:cs="v4.2.0"/>
        </w:rPr>
        <w:t>In LTE, t</w:t>
      </w:r>
      <w:r w:rsidR="00E254FE" w:rsidRPr="00AD1543">
        <w:rPr>
          <w:rFonts w:cs="v4.2.0"/>
        </w:rPr>
        <w:t xml:space="preserve">he </w:t>
      </w:r>
      <w:r w:rsidRPr="00AD1543">
        <w:t xml:space="preserve">reporting range for AOA </w:t>
      </w:r>
      <w:r>
        <w:t xml:space="preserve">(angle of azimuth) </w:t>
      </w:r>
      <w:r w:rsidRPr="00AD1543">
        <w:t xml:space="preserve">measurement is from 0 </w:t>
      </w:r>
      <w:r w:rsidRPr="00AD1543">
        <w:rPr>
          <w:lang w:eastAsia="zh-CN"/>
        </w:rPr>
        <w:t>to</w:t>
      </w:r>
      <w:r w:rsidRPr="00AD1543">
        <w:t xml:space="preserve"> 360 degree</w:t>
      </w:r>
      <w:r>
        <w:t>s</w:t>
      </w:r>
      <w:r w:rsidRPr="00AD1543">
        <w:rPr>
          <w:lang w:eastAsia="zh-CN"/>
        </w:rPr>
        <w:t xml:space="preserve">, with </w:t>
      </w:r>
      <w:r>
        <w:rPr>
          <w:lang w:eastAsia="zh-CN"/>
        </w:rPr>
        <w:t xml:space="preserve">a </w:t>
      </w:r>
      <w:r w:rsidRPr="00AD1543">
        <w:rPr>
          <w:lang w:eastAsia="zh-CN"/>
        </w:rPr>
        <w:t>resolution of 0.5 degree</w:t>
      </w:r>
      <w:r>
        <w:rPr>
          <w:lang w:eastAsia="zh-CN"/>
        </w:rPr>
        <w:t>s</w:t>
      </w:r>
      <w:r w:rsidR="00CD395B">
        <w:rPr>
          <w:lang w:eastAsia="zh-CN"/>
        </w:rPr>
        <w:t xml:space="preserve"> as defined in TS 36.133.</w:t>
      </w:r>
    </w:p>
    <w:p w:rsidR="004111C0" w:rsidRDefault="004111C0" w:rsidP="004111C0">
      <w:pPr>
        <w:rPr>
          <w:lang w:eastAsia="en-US"/>
        </w:rPr>
      </w:pPr>
      <w:r>
        <w:rPr>
          <w:lang w:eastAsia="en-US"/>
        </w:rPr>
        <w:t xml:space="preserve">NR supports gNB to report both </w:t>
      </w:r>
      <w:r w:rsidRPr="00AD1543">
        <w:t xml:space="preserve">AOA </w:t>
      </w:r>
      <w:r>
        <w:t>(angle of azimuth) and AOZ</w:t>
      </w:r>
      <w:r w:rsidRPr="00AD1543">
        <w:t xml:space="preserve"> </w:t>
      </w:r>
      <w:r>
        <w:t xml:space="preserve">(angle of Zenith) </w:t>
      </w:r>
      <w:r w:rsidR="00611C28">
        <w:t xml:space="preserve">determined </w:t>
      </w:r>
      <w:r>
        <w:t xml:space="preserve">in </w:t>
      </w:r>
      <w:r w:rsidR="00611C28">
        <w:t xml:space="preserve">either </w:t>
      </w:r>
      <w:r>
        <w:t xml:space="preserve">LCS or GCS. </w:t>
      </w:r>
      <w:r w:rsidR="00611C28">
        <w:t xml:space="preserve">For angular </w:t>
      </w:r>
      <w:r w:rsidR="00611C28" w:rsidRPr="00617158">
        <w:t>measurements</w:t>
      </w:r>
      <w:r w:rsidR="00611C28">
        <w:t xml:space="preserve">, we believe it is sufficient to have a </w:t>
      </w:r>
      <w:r w:rsidR="00611C28" w:rsidRPr="00AD1543">
        <w:rPr>
          <w:lang w:eastAsia="zh-CN"/>
        </w:rPr>
        <w:t>resolution of 0.5 degree</w:t>
      </w:r>
      <w:r w:rsidR="00611C28">
        <w:rPr>
          <w:lang w:eastAsia="zh-CN"/>
        </w:rPr>
        <w:t>s</w:t>
      </w:r>
      <w:r w:rsidR="00611C28" w:rsidRPr="00AD1543">
        <w:t>.</w:t>
      </w:r>
      <w:r w:rsidR="00611C28">
        <w:t xml:space="preserve"> However, it can still up to RAN4 to determine </w:t>
      </w:r>
      <w:r w:rsidR="00611C28">
        <w:rPr>
          <w:lang w:eastAsia="en-US"/>
        </w:rPr>
        <w:t xml:space="preserve">the </w:t>
      </w:r>
      <w:r w:rsidR="00611C28">
        <w:t xml:space="preserve">resolutions, value ranges and measurement report mappings for </w:t>
      </w:r>
      <w:r w:rsidR="00611C28" w:rsidRPr="00611C28">
        <w:t xml:space="preserve">gNB </w:t>
      </w:r>
      <w:r w:rsidR="00611C28">
        <w:t>a</w:t>
      </w:r>
      <w:r w:rsidR="00611C28" w:rsidRPr="00611C28">
        <w:t>ngular measurements</w:t>
      </w:r>
      <w:r w:rsidR="00611C28">
        <w:t>.</w:t>
      </w:r>
    </w:p>
    <w:p w:rsidR="004111C0" w:rsidRPr="00F7068B" w:rsidRDefault="004111C0" w:rsidP="00D35928">
      <w:pPr>
        <w:rPr>
          <w:i/>
        </w:rPr>
      </w:pPr>
      <w:bookmarkStart w:id="8" w:name="p8"/>
      <w:r w:rsidRPr="00F7068B">
        <w:rPr>
          <w:b/>
          <w:i/>
        </w:rPr>
        <w:t xml:space="preserve">Proposal </w:t>
      </w:r>
      <w:r w:rsidR="004E3474">
        <w:rPr>
          <w:b/>
          <w:i/>
          <w:noProof/>
        </w:rPr>
        <w:t>8</w:t>
      </w:r>
      <w:r w:rsidRPr="00F7068B">
        <w:rPr>
          <w:b/>
          <w:i/>
        </w:rPr>
        <w:t xml:space="preserve">: </w:t>
      </w:r>
      <w:r w:rsidRPr="00F7068B">
        <w:rPr>
          <w:i/>
          <w:lang w:eastAsia="en-US"/>
        </w:rPr>
        <w:t xml:space="preserve">The </w:t>
      </w:r>
      <w:r w:rsidRPr="00F7068B">
        <w:rPr>
          <w:i/>
        </w:rPr>
        <w:t xml:space="preserve">resolutions, value ranges and measurement report mappings for </w:t>
      </w:r>
      <w:r w:rsidR="00D35928" w:rsidRPr="00F7068B">
        <w:rPr>
          <w:i/>
        </w:rPr>
        <w:t xml:space="preserve">gNB Angular measurements (AOA, AOZ) </w:t>
      </w:r>
      <w:r w:rsidRPr="00F7068B">
        <w:rPr>
          <w:i/>
          <w:lang w:eastAsia="en-US"/>
        </w:rPr>
        <w:t>can be determined by RAN4.</w:t>
      </w:r>
    </w:p>
    <w:bookmarkEnd w:id="8"/>
    <w:p w:rsidR="003246D6" w:rsidRPr="00C7198B" w:rsidRDefault="003246D6" w:rsidP="003246D6">
      <w:pPr>
        <w:pStyle w:val="aff9"/>
        <w:rPr>
          <w:rFonts w:ascii="Times New Roman" w:hAnsi="Times New Roman" w:cs="Times New Roman"/>
        </w:rPr>
      </w:pPr>
    </w:p>
    <w:p w:rsidR="00C977B9" w:rsidRDefault="00C977B9" w:rsidP="00800AD4">
      <w:pPr>
        <w:pStyle w:val="10"/>
      </w:pPr>
      <w:r w:rsidRPr="00C977B9">
        <w:t xml:space="preserve">Quality indication </w:t>
      </w:r>
      <w:r w:rsidR="000031B5">
        <w:t xml:space="preserve">of UE/gNB timing </w:t>
      </w:r>
      <w:r>
        <w:t>measurements</w:t>
      </w:r>
    </w:p>
    <w:p w:rsidR="00C977B9" w:rsidRDefault="00C977B9" w:rsidP="00C977B9">
      <w:pPr>
        <w:rPr>
          <w:snapToGrid w:val="0"/>
        </w:rPr>
      </w:pPr>
      <w:r>
        <w:t xml:space="preserve">LTE OTDOA measurement report </w:t>
      </w:r>
      <w:r w:rsidR="000F65D2">
        <w:t>uses</w:t>
      </w:r>
      <w:r>
        <w:t xml:space="preserve"> the </w:t>
      </w:r>
      <w:r w:rsidR="000F65D2">
        <w:t xml:space="preserve">TOA </w:t>
      </w:r>
      <w:r>
        <w:t xml:space="preserve">quality in the RSTD measurements as defined </w:t>
      </w:r>
      <w:r w:rsidRPr="008A2B46">
        <w:rPr>
          <w:i/>
          <w:snapToGrid w:val="0"/>
        </w:rPr>
        <w:t>OTDOA</w:t>
      </w:r>
      <w:r w:rsidRPr="008A2B46">
        <w:rPr>
          <w:i/>
          <w:snapToGrid w:val="0"/>
        </w:rPr>
        <w:noBreakHyphen/>
      </w:r>
      <w:proofErr w:type="spellStart"/>
      <w:r w:rsidRPr="008A2B46">
        <w:rPr>
          <w:i/>
          <w:snapToGrid w:val="0"/>
        </w:rPr>
        <w:t>MeasQuality</w:t>
      </w:r>
      <w:proofErr w:type="spellEnd"/>
      <w:r>
        <w:rPr>
          <w:snapToGrid w:val="0"/>
        </w:rPr>
        <w:t xml:space="preserve"> in LPP </w:t>
      </w:r>
      <w:r w:rsidR="000F65D2">
        <w:t>in TS 36.355</w:t>
      </w:r>
      <w:r w:rsidR="00DA53F9">
        <w:t xml:space="preserve">, which </w:t>
      </w:r>
      <w:r>
        <w:rPr>
          <w:snapToGrid w:val="0"/>
        </w:rPr>
        <w:t xml:space="preserve">includes </w:t>
      </w:r>
      <w:r w:rsidR="00DA53F9">
        <w:rPr>
          <w:snapToGrid w:val="0"/>
        </w:rPr>
        <w:t xml:space="preserve">the following </w:t>
      </w:r>
      <w:r>
        <w:rPr>
          <w:snapToGrid w:val="0"/>
        </w:rPr>
        <w:t>elements:</w:t>
      </w:r>
    </w:p>
    <w:p w:rsidR="00C977B9" w:rsidRPr="00642C4A" w:rsidRDefault="00C977B9" w:rsidP="008A1BB7">
      <w:pPr>
        <w:pStyle w:val="afb"/>
        <w:numPr>
          <w:ilvl w:val="0"/>
          <w:numId w:val="36"/>
        </w:numPr>
        <w:rPr>
          <w:snapToGrid w:val="0"/>
        </w:rPr>
      </w:pPr>
      <w:r w:rsidRPr="00642C4A">
        <w:rPr>
          <w:snapToGrid w:val="0"/>
        </w:rPr>
        <w:t>error-Resolution</w:t>
      </w:r>
      <w:r>
        <w:rPr>
          <w:snapToGrid w:val="0"/>
        </w:rPr>
        <w:t xml:space="preserve"> ([5, 10, 20, 30]meter): </w:t>
      </w:r>
      <w:r w:rsidRPr="00642C4A">
        <w:rPr>
          <w:snapToGrid w:val="0"/>
        </w:rPr>
        <w:t xml:space="preserve">specifies the resolution used in </w:t>
      </w:r>
      <w:r w:rsidR="00D74176">
        <w:rPr>
          <w:snapToGrid w:val="0"/>
        </w:rPr>
        <w:t xml:space="preserve">the </w:t>
      </w:r>
      <w:r w:rsidRPr="00642C4A">
        <w:rPr>
          <w:snapToGrid w:val="0"/>
        </w:rPr>
        <w:t>error-Value field</w:t>
      </w:r>
    </w:p>
    <w:p w:rsidR="00C977B9" w:rsidRPr="00642C4A" w:rsidRDefault="00C977B9" w:rsidP="008A1BB7">
      <w:pPr>
        <w:pStyle w:val="afb"/>
        <w:numPr>
          <w:ilvl w:val="0"/>
          <w:numId w:val="36"/>
        </w:numPr>
        <w:rPr>
          <w:snapToGrid w:val="0"/>
        </w:rPr>
      </w:pPr>
      <w:r w:rsidRPr="00642C4A">
        <w:rPr>
          <w:snapToGrid w:val="0"/>
        </w:rPr>
        <w:t>error-Value</w:t>
      </w:r>
      <w:r>
        <w:rPr>
          <w:snapToGrid w:val="0"/>
        </w:rPr>
        <w:t xml:space="preserve"> ([0 ~ 63]): </w:t>
      </w:r>
      <w:r w:rsidRPr="00642C4A">
        <w:rPr>
          <w:rFonts w:hint="eastAsia"/>
          <w:snapToGrid w:val="0"/>
        </w:rPr>
        <w:t>specifies the target device′s best estimate of the uncertainty of</w:t>
      </w:r>
      <w:r>
        <w:rPr>
          <w:rFonts w:hint="eastAsia"/>
          <w:snapToGrid w:val="0"/>
        </w:rPr>
        <w:t xml:space="preserve"> the OTDOA (or TOA) measurement</w:t>
      </w:r>
    </w:p>
    <w:p w:rsidR="00C977B9" w:rsidRPr="00642C4A" w:rsidRDefault="00C977B9" w:rsidP="008A1BB7">
      <w:pPr>
        <w:pStyle w:val="afb"/>
        <w:numPr>
          <w:ilvl w:val="0"/>
          <w:numId w:val="36"/>
        </w:numPr>
      </w:pPr>
      <w:r w:rsidRPr="00642C4A">
        <w:rPr>
          <w:snapToGrid w:val="0"/>
        </w:rPr>
        <w:t>error-</w:t>
      </w:r>
      <w:proofErr w:type="spellStart"/>
      <w:r w:rsidRPr="00642C4A">
        <w:rPr>
          <w:snapToGrid w:val="0"/>
        </w:rPr>
        <w:t>NumSamples</w:t>
      </w:r>
      <w:proofErr w:type="spellEnd"/>
      <w:r>
        <w:rPr>
          <w:snapToGrid w:val="0"/>
        </w:rPr>
        <w:t xml:space="preserve"> ([0 ~7]): </w:t>
      </w:r>
      <w:r w:rsidRPr="00642C4A">
        <w:rPr>
          <w:snapToGrid w:val="0"/>
        </w:rPr>
        <w:t>specifies how many measurements have been used by the target device to de</w:t>
      </w:r>
      <w:r>
        <w:rPr>
          <w:snapToGrid w:val="0"/>
        </w:rPr>
        <w:t xml:space="preserve">termine this </w:t>
      </w:r>
      <w:r w:rsidRPr="008A2B46">
        <w:rPr>
          <w:i/>
          <w:snapToGrid w:val="0"/>
        </w:rPr>
        <w:t>TDOA</w:t>
      </w:r>
      <w:r w:rsidRPr="008A2B46">
        <w:rPr>
          <w:i/>
          <w:snapToGrid w:val="0"/>
        </w:rPr>
        <w:noBreakHyphen/>
      </w:r>
      <w:proofErr w:type="spellStart"/>
      <w:r w:rsidRPr="008A2B46">
        <w:rPr>
          <w:i/>
          <w:snapToGrid w:val="0"/>
        </w:rPr>
        <w:t>MeasQuality</w:t>
      </w:r>
      <w:proofErr w:type="spellEnd"/>
    </w:p>
    <w:p w:rsidR="00C977B9" w:rsidRDefault="00C977B9" w:rsidP="00C977B9">
      <w:pPr>
        <w:pStyle w:val="afb"/>
        <w:rPr>
          <w:snapToGrid w:val="0"/>
        </w:rPr>
      </w:pPr>
    </w:p>
    <w:p w:rsidR="000F65D2" w:rsidRDefault="000F65D2" w:rsidP="000F65D2">
      <w:pPr>
        <w:spacing w:after="0"/>
        <w:rPr>
          <w:rFonts w:eastAsiaTheme="minorEastAsia"/>
          <w:lang w:val="en-US" w:eastAsia="zh-CN"/>
        </w:rPr>
      </w:pPr>
      <w:r>
        <w:rPr>
          <w:rFonts w:eastAsiaTheme="minorEastAsia"/>
          <w:lang w:val="en-US" w:eastAsia="zh-CN"/>
        </w:rPr>
        <w:lastRenderedPageBreak/>
        <w:t xml:space="preserve">In RAN1#98bis, it was agreed that NR supports the </w:t>
      </w:r>
      <w:r w:rsidRPr="000F65D2">
        <w:rPr>
          <w:rFonts w:eastAsiaTheme="minorEastAsia"/>
          <w:lang w:val="en-US" w:eastAsia="zh-CN"/>
        </w:rPr>
        <w:t>same set of resolutions for the quality metrics of all UE/gNB timing measurements (DL PRS RSTD, UE Rx-</w:t>
      </w:r>
      <w:proofErr w:type="spellStart"/>
      <w:r w:rsidRPr="000F65D2">
        <w:rPr>
          <w:rFonts w:eastAsiaTheme="minorEastAsia"/>
          <w:lang w:val="en-US" w:eastAsia="zh-CN"/>
        </w:rPr>
        <w:t>Tx</w:t>
      </w:r>
      <w:proofErr w:type="spellEnd"/>
      <w:r w:rsidRPr="000F65D2">
        <w:rPr>
          <w:rFonts w:eastAsiaTheme="minorEastAsia"/>
          <w:lang w:val="en-US" w:eastAsia="zh-CN"/>
        </w:rPr>
        <w:t xml:space="preserve"> time difference, UL RTOA, and </w:t>
      </w:r>
      <w:proofErr w:type="spellStart"/>
      <w:r w:rsidRPr="000F65D2">
        <w:rPr>
          <w:rFonts w:eastAsiaTheme="minorEastAsia"/>
          <w:lang w:val="en-US" w:eastAsia="zh-CN"/>
        </w:rPr>
        <w:t>gNB</w:t>
      </w:r>
      <w:proofErr w:type="spellEnd"/>
      <w:r w:rsidRPr="000F65D2">
        <w:rPr>
          <w:rFonts w:eastAsiaTheme="minorEastAsia"/>
          <w:lang w:val="en-US" w:eastAsia="zh-CN"/>
        </w:rPr>
        <w:t xml:space="preserve"> Rx-</w:t>
      </w:r>
      <w:proofErr w:type="spellStart"/>
      <w:r w:rsidRPr="000F65D2">
        <w:rPr>
          <w:rFonts w:eastAsiaTheme="minorEastAsia"/>
          <w:lang w:val="en-US" w:eastAsia="zh-CN"/>
        </w:rPr>
        <w:t>Tx</w:t>
      </w:r>
      <w:proofErr w:type="spellEnd"/>
      <w:r w:rsidRPr="000F65D2">
        <w:rPr>
          <w:rFonts w:eastAsiaTheme="minorEastAsia"/>
          <w:lang w:val="en-US" w:eastAsia="zh-CN"/>
        </w:rPr>
        <w:t xml:space="preserve"> time difference)</w:t>
      </w:r>
      <w:r>
        <w:rPr>
          <w:rFonts w:eastAsiaTheme="minorEastAsia"/>
          <w:lang w:val="en-US" w:eastAsia="zh-CN"/>
        </w:rPr>
        <w:t>. In addition, the quality metrics include the v</w:t>
      </w:r>
      <w:r w:rsidRPr="000F65D2">
        <w:rPr>
          <w:rFonts w:eastAsiaTheme="minorEastAsia"/>
          <w:lang w:val="en-US" w:eastAsia="zh-CN"/>
        </w:rPr>
        <w:t>alue</w:t>
      </w:r>
      <w:r>
        <w:rPr>
          <w:rFonts w:eastAsiaTheme="minorEastAsia"/>
          <w:lang w:val="en-US" w:eastAsia="zh-CN"/>
        </w:rPr>
        <w:t xml:space="preserve">, which </w:t>
      </w:r>
      <w:r w:rsidRPr="000F65D2">
        <w:rPr>
          <w:rFonts w:eastAsiaTheme="minorEastAsia"/>
          <w:lang w:val="en-US" w:eastAsia="zh-CN"/>
        </w:rPr>
        <w:t>specifies the best estimate of the uncertainty of the measurement</w:t>
      </w:r>
      <w:r>
        <w:rPr>
          <w:rFonts w:eastAsiaTheme="minorEastAsia"/>
          <w:lang w:val="en-US" w:eastAsia="zh-CN"/>
        </w:rPr>
        <w:t xml:space="preserve"> and the r</w:t>
      </w:r>
      <w:r w:rsidRPr="000F65D2">
        <w:rPr>
          <w:rFonts w:eastAsiaTheme="minorEastAsia"/>
          <w:lang w:val="en-US" w:eastAsia="zh-CN"/>
        </w:rPr>
        <w:t>esolu</w:t>
      </w:r>
      <w:r>
        <w:rPr>
          <w:rFonts w:eastAsiaTheme="minorEastAsia"/>
          <w:lang w:val="en-US" w:eastAsia="zh-CN"/>
        </w:rPr>
        <w:t>tion that</w:t>
      </w:r>
      <w:r w:rsidRPr="000F65D2">
        <w:rPr>
          <w:rFonts w:eastAsiaTheme="minorEastAsia"/>
          <w:lang w:val="en-US" w:eastAsia="zh-CN"/>
        </w:rPr>
        <w:t xml:space="preserve"> specifies the resolution levels used in the </w:t>
      </w:r>
      <w:r>
        <w:rPr>
          <w:rFonts w:eastAsiaTheme="minorEastAsia"/>
          <w:lang w:val="en-US" w:eastAsia="zh-CN"/>
        </w:rPr>
        <w:t>v</w:t>
      </w:r>
      <w:r w:rsidRPr="000F65D2">
        <w:rPr>
          <w:rFonts w:eastAsiaTheme="minorEastAsia"/>
          <w:lang w:val="en-US" w:eastAsia="zh-CN"/>
        </w:rPr>
        <w:t>alue field</w:t>
      </w:r>
      <w:r>
        <w:rPr>
          <w:rFonts w:eastAsiaTheme="minorEastAsia"/>
          <w:lang w:val="en-US" w:eastAsia="zh-CN"/>
        </w:rPr>
        <w:t xml:space="preserve">.  It is still left on how to define the resolution. </w:t>
      </w:r>
    </w:p>
    <w:p w:rsidR="000F65D2" w:rsidRDefault="000F65D2" w:rsidP="000F65D2">
      <w:pPr>
        <w:spacing w:after="0"/>
        <w:rPr>
          <w:rFonts w:eastAsiaTheme="minorEastAsia"/>
          <w:lang w:val="en-US" w:eastAsia="zh-CN"/>
        </w:rPr>
      </w:pPr>
    </w:p>
    <w:p w:rsidR="000F65D2" w:rsidRPr="00DA0729" w:rsidRDefault="000F65D2" w:rsidP="000F65D2">
      <w:pPr>
        <w:autoSpaceDE w:val="0"/>
        <w:autoSpaceDN w:val="0"/>
        <w:adjustRightInd w:val="0"/>
        <w:snapToGrid w:val="0"/>
        <w:spacing w:after="120" w:line="276" w:lineRule="auto"/>
      </w:pPr>
      <w:r>
        <w:rPr>
          <w:lang w:val="en-US"/>
        </w:rPr>
        <w:t>There are different proposals on how to define t</w:t>
      </w:r>
      <w:r>
        <w:t xml:space="preserve">he </w:t>
      </w:r>
      <w:r>
        <w:rPr>
          <w:snapToGrid w:val="0"/>
        </w:rPr>
        <w:t>r</w:t>
      </w:r>
      <w:r w:rsidRPr="000F65D2">
        <w:rPr>
          <w:snapToGrid w:val="0"/>
        </w:rPr>
        <w:t xml:space="preserve">esolution </w:t>
      </w:r>
      <w:r>
        <w:rPr>
          <w:lang w:eastAsia="x-none"/>
        </w:rPr>
        <w:t>for</w:t>
      </w:r>
      <w:r w:rsidRPr="00BE21A1">
        <w:rPr>
          <w:lang w:eastAsia="x-none"/>
        </w:rPr>
        <w:t xml:space="preserve"> the quality metrics </w:t>
      </w:r>
      <w:r w:rsidR="00800AD4">
        <w:rPr>
          <w:lang w:eastAsia="x-none"/>
        </w:rPr>
        <w:t>for</w:t>
      </w:r>
      <w:r>
        <w:rPr>
          <w:lang w:eastAsia="x-none"/>
        </w:rPr>
        <w:t xml:space="preserve"> </w:t>
      </w:r>
      <w:r>
        <w:rPr>
          <w:snapToGrid w:val="0"/>
        </w:rPr>
        <w:t xml:space="preserve">the timing measurements </w:t>
      </w:r>
      <w:r w:rsidR="004E3474">
        <w:rPr>
          <w:snapToGrid w:val="0"/>
        </w:rPr>
        <w:t>[4]</w:t>
      </w:r>
      <w:proofErr w:type="gramStart"/>
      <w:r w:rsidR="00CF6D5E">
        <w:rPr>
          <w:snapToGrid w:val="0"/>
        </w:rPr>
        <w:t>,  e.g</w:t>
      </w:r>
      <w:proofErr w:type="gramEnd"/>
      <w:r w:rsidR="00CF6D5E">
        <w:rPr>
          <w:snapToGrid w:val="0"/>
        </w:rPr>
        <w:t xml:space="preserve">.,  </w:t>
      </w:r>
    </w:p>
    <w:p w:rsidR="000F65D2" w:rsidRPr="002309C4" w:rsidRDefault="000F65D2" w:rsidP="008A1BB7">
      <w:pPr>
        <w:pStyle w:val="afb"/>
        <w:numPr>
          <w:ilvl w:val="1"/>
          <w:numId w:val="50"/>
        </w:numPr>
        <w:autoSpaceDE w:val="0"/>
        <w:autoSpaceDN w:val="0"/>
        <w:adjustRightInd w:val="0"/>
        <w:snapToGrid w:val="0"/>
        <w:spacing w:after="120" w:line="276" w:lineRule="auto"/>
        <w:ind w:left="928"/>
      </w:pPr>
      <w:r>
        <w:rPr>
          <w:snapToGrid w:val="0"/>
        </w:rPr>
        <w:t xml:space="preserve">Option 1: </w:t>
      </w:r>
      <w:r w:rsidRPr="002309C4">
        <w:rPr>
          <w:snapToGrid w:val="0"/>
        </w:rPr>
        <w:t>wit</w:t>
      </w:r>
      <w:r w:rsidR="00CF6D5E">
        <w:rPr>
          <w:snapToGrid w:val="0"/>
        </w:rPr>
        <w:t>h the minimum resolution of 0.3m</w:t>
      </w:r>
      <w:r w:rsidRPr="002309C4">
        <w:rPr>
          <w:snapToGrid w:val="0"/>
        </w:rPr>
        <w:t>.</w:t>
      </w:r>
    </w:p>
    <w:p w:rsidR="000F65D2" w:rsidRPr="00DA0729" w:rsidRDefault="000F65D2" w:rsidP="008A1BB7">
      <w:pPr>
        <w:pStyle w:val="afb"/>
        <w:numPr>
          <w:ilvl w:val="1"/>
          <w:numId w:val="50"/>
        </w:numPr>
        <w:autoSpaceDE w:val="0"/>
        <w:autoSpaceDN w:val="0"/>
        <w:adjustRightInd w:val="0"/>
        <w:snapToGrid w:val="0"/>
        <w:spacing w:after="120" w:line="276" w:lineRule="auto"/>
        <w:ind w:left="928"/>
      </w:pPr>
      <w:r>
        <w:rPr>
          <w:snapToGrid w:val="0"/>
        </w:rPr>
        <w:t xml:space="preserve">Option 2: </w:t>
      </w:r>
      <w:r w:rsidR="00CF6D5E">
        <w:rPr>
          <w:snapToGrid w:val="0"/>
        </w:rPr>
        <w:t>variable r</w:t>
      </w:r>
      <w:r w:rsidRPr="00157D23">
        <w:rPr>
          <w:snapToGrid w:val="0"/>
        </w:rPr>
        <w:t>esolution</w:t>
      </w:r>
      <w:r w:rsidR="00CF6D5E">
        <w:rPr>
          <w:snapToGrid w:val="0"/>
        </w:rPr>
        <w:t>s</w:t>
      </w:r>
      <w:r w:rsidRPr="00157D23">
        <w:rPr>
          <w:snapToGrid w:val="0"/>
        </w:rPr>
        <w:t xml:space="preserve"> ([0.1, 0.2, 0.5, 1, 2, 5, 10, 20]meter</w:t>
      </w:r>
      <w:r>
        <w:rPr>
          <w:snapToGrid w:val="0"/>
        </w:rPr>
        <w:t>s</w:t>
      </w:r>
    </w:p>
    <w:p w:rsidR="000F65D2" w:rsidRPr="00DA0729" w:rsidRDefault="000F65D2" w:rsidP="008A1BB7">
      <w:pPr>
        <w:pStyle w:val="afb"/>
        <w:numPr>
          <w:ilvl w:val="1"/>
          <w:numId w:val="50"/>
        </w:numPr>
        <w:autoSpaceDE w:val="0"/>
        <w:autoSpaceDN w:val="0"/>
        <w:adjustRightInd w:val="0"/>
        <w:snapToGrid w:val="0"/>
        <w:spacing w:after="120" w:line="276" w:lineRule="auto"/>
        <w:ind w:left="928"/>
      </w:pPr>
      <w:r>
        <w:rPr>
          <w:snapToGrid w:val="0"/>
        </w:rPr>
        <w:t xml:space="preserve">Option 3: </w:t>
      </w:r>
      <w:r w:rsidRPr="006E7076">
        <w:t xml:space="preserve">in terms of </w:t>
      </w:r>
      <w:proofErr w:type="spellStart"/>
      <w:r w:rsidRPr="006E7076">
        <w:t>Ts</w:t>
      </w:r>
      <w:proofErr w:type="spellEnd"/>
      <w:r w:rsidRPr="006E7076">
        <w:t>/2</w:t>
      </w:r>
      <w:r>
        <w:t>^</w:t>
      </w:r>
      <w:r w:rsidRPr="006E7076">
        <w:sym w:font="Symbol" w:char="F06D"/>
      </w:r>
      <w:r>
        <w:t>, w</w:t>
      </w:r>
      <w:r w:rsidRPr="006E7076">
        <w:t xml:space="preserve">here </w:t>
      </w:r>
      <w:proofErr w:type="spellStart"/>
      <w:r w:rsidRPr="006E7076">
        <w:t>Ts</w:t>
      </w:r>
      <w:proofErr w:type="spellEnd"/>
      <w:r w:rsidRPr="006E7076">
        <w:t xml:space="preserve"> and </w:t>
      </w:r>
      <w:r w:rsidRPr="006E7076">
        <w:sym w:font="Symbol" w:char="F06D"/>
      </w:r>
      <w:r w:rsidRPr="006E7076">
        <w:t xml:space="preserve"> are defined in TS 38.211</w:t>
      </w:r>
    </w:p>
    <w:p w:rsidR="000F65D2" w:rsidRPr="00C7198B" w:rsidRDefault="000F65D2" w:rsidP="008A1BB7">
      <w:pPr>
        <w:pStyle w:val="afb"/>
        <w:numPr>
          <w:ilvl w:val="1"/>
          <w:numId w:val="50"/>
        </w:numPr>
        <w:autoSpaceDE w:val="0"/>
        <w:autoSpaceDN w:val="0"/>
        <w:adjustRightInd w:val="0"/>
        <w:snapToGrid w:val="0"/>
        <w:spacing w:after="120" w:line="276" w:lineRule="auto"/>
        <w:ind w:left="928"/>
      </w:pPr>
      <w:r>
        <w:t xml:space="preserve">Option 4: </w:t>
      </w:r>
      <w:r w:rsidRPr="00157D23">
        <w:t>add one field “</w:t>
      </w:r>
      <w:proofErr w:type="spellStart"/>
      <w:r w:rsidRPr="00157D23">
        <w:t>scalingFactor</w:t>
      </w:r>
      <w:proofErr w:type="spellEnd"/>
      <w:r w:rsidRPr="00157D23">
        <w:t xml:space="preserve">” </w:t>
      </w:r>
      <w:r w:rsidR="00CF6D5E">
        <w:t>to OTDOA-</w:t>
      </w:r>
      <w:proofErr w:type="spellStart"/>
      <w:r w:rsidR="00CF6D5E">
        <w:t>MeasQuality</w:t>
      </w:r>
      <w:proofErr w:type="spellEnd"/>
      <w:r w:rsidR="00CF6D5E">
        <w:t xml:space="preserve">. If </w:t>
      </w:r>
      <w:proofErr w:type="spellStart"/>
      <w:r w:rsidRPr="00157D23">
        <w:t>scalingFactor</w:t>
      </w:r>
      <w:proofErr w:type="spellEnd"/>
      <w:r w:rsidRPr="00157D23">
        <w:t xml:space="preserve"> is set </w:t>
      </w:r>
      <w:r w:rsidR="00CF6D5E">
        <w:t>to k, then r</w:t>
      </w:r>
      <w:r w:rsidRPr="00157D23">
        <w:t>esolution is scaled by 1/k, i.e., error-Resolution = error-Resolution*(1/k). The value of error-</w:t>
      </w:r>
      <w:proofErr w:type="spellStart"/>
      <w:r w:rsidRPr="00157D23">
        <w:t>scalingFactor</w:t>
      </w:r>
      <w:proofErr w:type="spellEnd"/>
      <w:r w:rsidRPr="00157D23">
        <w:t xml:space="preserve"> may be 1,2,4,8</w:t>
      </w:r>
    </w:p>
    <w:p w:rsidR="000F65D2" w:rsidRDefault="000F65D2" w:rsidP="008A1BB7">
      <w:pPr>
        <w:pStyle w:val="afb"/>
        <w:numPr>
          <w:ilvl w:val="1"/>
          <w:numId w:val="50"/>
        </w:numPr>
        <w:spacing w:after="200" w:line="276" w:lineRule="auto"/>
        <w:ind w:left="928"/>
        <w:rPr>
          <w:lang w:val="en-GB"/>
        </w:rPr>
      </w:pPr>
      <w:r>
        <w:rPr>
          <w:szCs w:val="20"/>
        </w:rPr>
        <w:t xml:space="preserve">Option 5: </w:t>
      </w:r>
      <w:r w:rsidR="00CF6D5E">
        <w:rPr>
          <w:szCs w:val="20"/>
        </w:rPr>
        <w:t>L</w:t>
      </w:r>
      <w:proofErr w:type="spellStart"/>
      <w:r w:rsidRPr="00C7198B">
        <w:rPr>
          <w:lang w:val="en-GB"/>
        </w:rPr>
        <w:t>ogarithm</w:t>
      </w:r>
      <w:proofErr w:type="spellEnd"/>
      <w:r w:rsidRPr="00C7198B">
        <w:rPr>
          <w:lang w:val="en-GB"/>
        </w:rPr>
        <w:t xml:space="preserve"> scale of the measurement error of the timing and angle measurements </w:t>
      </w:r>
      <w:r>
        <w:rPr>
          <w:lang w:val="en-GB"/>
        </w:rPr>
        <w:t xml:space="preserve">with </w:t>
      </w:r>
      <w:r w:rsidRPr="00C7198B">
        <w:rPr>
          <w:lang w:val="en-GB"/>
        </w:rPr>
        <w:t>K-factor function Y = C*(1+x)^K</w:t>
      </w:r>
      <w:r>
        <w:rPr>
          <w:lang w:val="en-GB"/>
        </w:rPr>
        <w:t xml:space="preserve">, where </w:t>
      </w:r>
    </w:p>
    <w:p w:rsidR="000F65D2" w:rsidRPr="00C7198B" w:rsidRDefault="000F65D2" w:rsidP="008A1BB7">
      <w:pPr>
        <w:pStyle w:val="afb"/>
        <w:numPr>
          <w:ilvl w:val="2"/>
          <w:numId w:val="50"/>
        </w:numPr>
        <w:spacing w:after="200" w:line="276" w:lineRule="auto"/>
        <w:ind w:left="1648"/>
        <w:rPr>
          <w:lang w:val="en-GB"/>
        </w:rPr>
      </w:pPr>
      <w:proofErr w:type="spellStart"/>
      <w:r w:rsidRPr="00C7198B">
        <w:rPr>
          <w:lang w:val="en-GB"/>
        </w:rPr>
        <w:t>Kmax</w:t>
      </w:r>
      <w:proofErr w:type="spellEnd"/>
      <w:r w:rsidRPr="00C7198B">
        <w:rPr>
          <w:lang w:val="en-GB"/>
        </w:rPr>
        <w:t xml:space="preserve"> = 2^NUM_BITS - 1</w:t>
      </w:r>
    </w:p>
    <w:p w:rsidR="000F65D2" w:rsidRPr="00C7198B" w:rsidRDefault="000F65D2" w:rsidP="008A1BB7">
      <w:pPr>
        <w:pStyle w:val="afb"/>
        <w:numPr>
          <w:ilvl w:val="2"/>
          <w:numId w:val="50"/>
        </w:numPr>
        <w:spacing w:after="200" w:line="276" w:lineRule="auto"/>
        <w:ind w:left="1648"/>
        <w:rPr>
          <w:lang w:val="en-GB"/>
        </w:rPr>
      </w:pPr>
      <w:r w:rsidRPr="00C7198B">
        <w:rPr>
          <w:lang w:val="en-GB"/>
        </w:rPr>
        <w:t>C = MIN_VAL</w:t>
      </w:r>
    </w:p>
    <w:p w:rsidR="000F65D2" w:rsidRPr="00CF6D5E" w:rsidRDefault="000F65D2" w:rsidP="008A1BB7">
      <w:pPr>
        <w:pStyle w:val="afb"/>
        <w:numPr>
          <w:ilvl w:val="2"/>
          <w:numId w:val="50"/>
        </w:numPr>
        <w:spacing w:after="200" w:line="276" w:lineRule="auto"/>
        <w:ind w:left="1648"/>
        <w:rPr>
          <w:lang w:val="en-GB"/>
        </w:rPr>
      </w:pPr>
      <w:r w:rsidRPr="00C7198B">
        <w:rPr>
          <w:lang w:val="en-GB"/>
        </w:rPr>
        <w:t>x = 10.^((log10( MAX_VAL ) - log10( MIN_VAL ))/</w:t>
      </w:r>
      <w:proofErr w:type="spellStart"/>
      <w:r w:rsidRPr="00C7198B">
        <w:rPr>
          <w:lang w:val="en-GB"/>
        </w:rPr>
        <w:t>Kmax</w:t>
      </w:r>
      <w:proofErr w:type="spellEnd"/>
      <w:r w:rsidRPr="00C7198B">
        <w:rPr>
          <w:lang w:val="en-GB"/>
        </w:rPr>
        <w:t>) – 1</w:t>
      </w:r>
    </w:p>
    <w:p w:rsidR="000F65D2" w:rsidRPr="00C7198B" w:rsidRDefault="00CF6D5E" w:rsidP="008A1BB7">
      <w:pPr>
        <w:pStyle w:val="afb"/>
        <w:numPr>
          <w:ilvl w:val="1"/>
          <w:numId w:val="50"/>
        </w:numPr>
        <w:autoSpaceDE w:val="0"/>
        <w:autoSpaceDN w:val="0"/>
        <w:adjustRightInd w:val="0"/>
        <w:snapToGrid w:val="0"/>
        <w:spacing w:after="120" w:line="276" w:lineRule="auto"/>
        <w:ind w:left="928"/>
      </w:pPr>
      <w:r>
        <w:t>Option 6</w:t>
      </w:r>
      <w:r w:rsidR="000F65D2">
        <w:t xml:space="preserve">: </w:t>
      </w:r>
      <w:r w:rsidR="000F65D2" w:rsidRPr="002309C4">
        <w:t>the measurement quality reporting as a grade inf</w:t>
      </w:r>
      <w:r>
        <w:t xml:space="preserve">ormation, E.g., A, B, C, and D </w:t>
      </w:r>
      <w:r w:rsidR="000F65D2" w:rsidRPr="002309C4">
        <w:t>(where A &gt; B &gt; C &gt; D)</w:t>
      </w:r>
    </w:p>
    <w:p w:rsidR="000F65D2" w:rsidRDefault="000F65D2" w:rsidP="000F65D2">
      <w:pPr>
        <w:spacing w:after="0"/>
        <w:rPr>
          <w:rFonts w:eastAsiaTheme="minorEastAsia"/>
          <w:lang w:val="en-US" w:eastAsia="zh-CN"/>
        </w:rPr>
      </w:pPr>
    </w:p>
    <w:p w:rsidR="000F65D2" w:rsidRDefault="00CF6D5E" w:rsidP="00C977B9">
      <w:pPr>
        <w:spacing w:after="0"/>
      </w:pPr>
      <w:r>
        <w:rPr>
          <w:rFonts w:eastAsiaTheme="minorEastAsia"/>
          <w:lang w:val="en-US" w:eastAsia="zh-CN"/>
        </w:rPr>
        <w:t xml:space="preserve">In our view, most of </w:t>
      </w:r>
      <w:r w:rsidR="00800AD4">
        <w:rPr>
          <w:rFonts w:eastAsiaTheme="minorEastAsia"/>
          <w:lang w:val="en-US" w:eastAsia="zh-CN"/>
        </w:rPr>
        <w:t xml:space="preserve">the </w:t>
      </w:r>
      <w:r>
        <w:rPr>
          <w:rFonts w:eastAsiaTheme="minorEastAsia"/>
          <w:lang w:val="en-US" w:eastAsia="zh-CN"/>
        </w:rPr>
        <w:t xml:space="preserve">above options can be used for the purpose of defining </w:t>
      </w:r>
      <w:r>
        <w:rPr>
          <w:lang w:val="en-US"/>
        </w:rPr>
        <w:t>t</w:t>
      </w:r>
      <w:r>
        <w:t xml:space="preserve">he </w:t>
      </w:r>
      <w:r>
        <w:rPr>
          <w:snapToGrid w:val="0"/>
        </w:rPr>
        <w:t>r</w:t>
      </w:r>
      <w:r w:rsidRPr="000F65D2">
        <w:rPr>
          <w:snapToGrid w:val="0"/>
        </w:rPr>
        <w:t xml:space="preserve">esolution </w:t>
      </w:r>
      <w:r>
        <w:rPr>
          <w:lang w:eastAsia="x-none"/>
        </w:rPr>
        <w:t>for</w:t>
      </w:r>
      <w:r w:rsidRPr="00BE21A1">
        <w:rPr>
          <w:lang w:eastAsia="x-none"/>
        </w:rPr>
        <w:t xml:space="preserve"> the quality metrics</w:t>
      </w:r>
      <w:r>
        <w:rPr>
          <w:lang w:eastAsia="x-none"/>
        </w:rPr>
        <w:t xml:space="preserve">. </w:t>
      </w:r>
      <w:r w:rsidR="00800AD4">
        <w:rPr>
          <w:lang w:eastAsia="x-none"/>
        </w:rPr>
        <w:t xml:space="preserve">With the consideration of the </w:t>
      </w:r>
      <w:r>
        <w:rPr>
          <w:lang w:eastAsia="x-none"/>
        </w:rPr>
        <w:t xml:space="preserve">simplicity </w:t>
      </w:r>
      <w:r w:rsidR="00800AD4">
        <w:rPr>
          <w:lang w:eastAsia="x-none"/>
        </w:rPr>
        <w:t>in the</w:t>
      </w:r>
      <w:r>
        <w:rPr>
          <w:lang w:eastAsia="x-none"/>
        </w:rPr>
        <w:t xml:space="preserve"> implementation, we prefer Option 4 that is </w:t>
      </w:r>
      <w:r w:rsidR="00800AD4">
        <w:rPr>
          <w:lang w:eastAsia="x-none"/>
        </w:rPr>
        <w:t xml:space="preserve">a </w:t>
      </w:r>
      <w:r>
        <w:rPr>
          <w:lang w:eastAsia="x-none"/>
        </w:rPr>
        <w:t xml:space="preserve">simple extension of LTE </w:t>
      </w:r>
      <w:r>
        <w:t xml:space="preserve">OTDOA </w:t>
      </w:r>
      <w:proofErr w:type="spellStart"/>
      <w:r>
        <w:t>MeasQuality</w:t>
      </w:r>
      <w:proofErr w:type="spellEnd"/>
      <w:r>
        <w:rPr>
          <w:lang w:eastAsia="x-none"/>
        </w:rPr>
        <w:t xml:space="preserve"> with a </w:t>
      </w:r>
      <w:r w:rsidRPr="00157D23">
        <w:t>scaling</w:t>
      </w:r>
      <w:r w:rsidR="00800AD4">
        <w:t xml:space="preserve"> f</w:t>
      </w:r>
      <w:r w:rsidRPr="00157D23">
        <w:t>actor</w:t>
      </w:r>
      <w:r w:rsidR="00800AD4">
        <w:t xml:space="preserve">. Some </w:t>
      </w:r>
      <w:r w:rsidR="00263E39">
        <w:t xml:space="preserve">other options, e.g., Option 5 and 6, are also acceptable for us.  </w:t>
      </w:r>
    </w:p>
    <w:p w:rsidR="00263E39" w:rsidRDefault="00263E39" w:rsidP="00C977B9">
      <w:pPr>
        <w:spacing w:after="0"/>
      </w:pPr>
    </w:p>
    <w:p w:rsidR="00263E39" w:rsidRPr="000B5E9C" w:rsidRDefault="00263E39" w:rsidP="00263E39">
      <w:pPr>
        <w:rPr>
          <w:i/>
          <w:lang w:eastAsia="en-US"/>
        </w:rPr>
      </w:pPr>
      <w:bookmarkStart w:id="9" w:name="p9"/>
      <w:r w:rsidRPr="000B5E9C">
        <w:rPr>
          <w:b/>
          <w:i/>
        </w:rPr>
        <w:t xml:space="preserve">Proposal </w:t>
      </w:r>
      <w:r w:rsidR="004E3474">
        <w:rPr>
          <w:b/>
          <w:i/>
          <w:noProof/>
        </w:rPr>
        <w:t>9</w:t>
      </w:r>
      <w:r w:rsidRPr="000B5E9C">
        <w:rPr>
          <w:b/>
          <w:i/>
        </w:rPr>
        <w:t>:</w:t>
      </w:r>
      <w:r w:rsidRPr="000B5E9C">
        <w:rPr>
          <w:i/>
        </w:rPr>
        <w:t xml:space="preserve"> </w:t>
      </w:r>
      <w:r w:rsidRPr="000B5E9C">
        <w:rPr>
          <w:b/>
          <w:i/>
        </w:rPr>
        <w:t xml:space="preserve"> </w:t>
      </w:r>
      <w:r w:rsidRPr="00800AD4">
        <w:rPr>
          <w:i/>
        </w:rPr>
        <w:t xml:space="preserve">The </w:t>
      </w:r>
      <w:r w:rsidRPr="000B5E9C">
        <w:rPr>
          <w:i/>
        </w:rPr>
        <w:t>quality indication (</w:t>
      </w:r>
      <w:proofErr w:type="spellStart"/>
      <w:r w:rsidRPr="000B5E9C">
        <w:rPr>
          <w:i/>
          <w:snapToGrid w:val="0"/>
        </w:rPr>
        <w:t>measQuality</w:t>
      </w:r>
      <w:proofErr w:type="spellEnd"/>
      <w:r w:rsidRPr="000B5E9C">
        <w:rPr>
          <w:i/>
        </w:rPr>
        <w:t>) of UE/</w:t>
      </w:r>
      <w:proofErr w:type="spellStart"/>
      <w:r w:rsidRPr="000B5E9C">
        <w:rPr>
          <w:i/>
        </w:rPr>
        <w:t>gNB</w:t>
      </w:r>
      <w:proofErr w:type="spellEnd"/>
      <w:r w:rsidRPr="000B5E9C">
        <w:rPr>
          <w:i/>
        </w:rPr>
        <w:t xml:space="preserve"> timing measurements </w:t>
      </w:r>
      <w:r w:rsidR="00800AD4">
        <w:rPr>
          <w:i/>
        </w:rPr>
        <w:t>can be</w:t>
      </w:r>
      <w:r w:rsidRPr="000B5E9C">
        <w:rPr>
          <w:i/>
        </w:rPr>
        <w:t xml:space="preserve"> defined </w:t>
      </w:r>
      <w:r w:rsidRPr="000B5E9C">
        <w:rPr>
          <w:i/>
          <w:lang w:eastAsia="en-US"/>
        </w:rPr>
        <w:t xml:space="preserve">as follows. </w:t>
      </w:r>
    </w:p>
    <w:p w:rsidR="00263E39" w:rsidRPr="000B5E9C" w:rsidRDefault="00263E39" w:rsidP="008A1BB7">
      <w:pPr>
        <w:pStyle w:val="afb"/>
        <w:numPr>
          <w:ilvl w:val="0"/>
          <w:numId w:val="36"/>
        </w:numPr>
        <w:rPr>
          <w:i/>
          <w:snapToGrid w:val="0"/>
        </w:rPr>
      </w:pPr>
      <w:r>
        <w:rPr>
          <w:i/>
          <w:snapToGrid w:val="0"/>
        </w:rPr>
        <w:t>V</w:t>
      </w:r>
      <w:r w:rsidRPr="000B5E9C">
        <w:rPr>
          <w:i/>
          <w:snapToGrid w:val="0"/>
        </w:rPr>
        <w:t xml:space="preserve">alue ([0 ~ 63]): </w:t>
      </w:r>
      <w:r w:rsidRPr="000B5E9C">
        <w:rPr>
          <w:rFonts w:hint="eastAsia"/>
          <w:i/>
          <w:snapToGrid w:val="0"/>
        </w:rPr>
        <w:t xml:space="preserve">specifies the target device′s best estimate of the uncertainty of the </w:t>
      </w:r>
      <w:r w:rsidRPr="000B5E9C">
        <w:rPr>
          <w:i/>
          <w:snapToGrid w:val="0"/>
        </w:rPr>
        <w:t xml:space="preserve">UE/gNB timing </w:t>
      </w:r>
      <w:r w:rsidRPr="000B5E9C">
        <w:rPr>
          <w:rFonts w:hint="eastAsia"/>
          <w:i/>
          <w:snapToGrid w:val="0"/>
        </w:rPr>
        <w:t>measurement</w:t>
      </w:r>
      <w:r w:rsidRPr="000B5E9C">
        <w:rPr>
          <w:i/>
          <w:snapToGrid w:val="0"/>
        </w:rPr>
        <w:t>s</w:t>
      </w:r>
    </w:p>
    <w:p w:rsidR="00263E39" w:rsidRDefault="00263E39" w:rsidP="008A1BB7">
      <w:pPr>
        <w:pStyle w:val="afb"/>
        <w:numPr>
          <w:ilvl w:val="0"/>
          <w:numId w:val="36"/>
        </w:numPr>
        <w:rPr>
          <w:i/>
          <w:snapToGrid w:val="0"/>
        </w:rPr>
      </w:pPr>
      <w:r w:rsidRPr="000B5E9C">
        <w:rPr>
          <w:i/>
          <w:snapToGrid w:val="0"/>
        </w:rPr>
        <w:t>Resolution ([5, 10, 20</w:t>
      </w:r>
      <w:r>
        <w:rPr>
          <w:i/>
          <w:snapToGrid w:val="0"/>
        </w:rPr>
        <w:t>, 30</w:t>
      </w:r>
      <w:r w:rsidRPr="000B5E9C">
        <w:rPr>
          <w:i/>
          <w:snapToGrid w:val="0"/>
        </w:rPr>
        <w:t>]meter): specifi</w:t>
      </w:r>
      <w:r w:rsidR="00800AD4">
        <w:rPr>
          <w:i/>
          <w:snapToGrid w:val="0"/>
        </w:rPr>
        <w:t xml:space="preserve">es the resolution used in the </w:t>
      </w:r>
      <w:r w:rsidRPr="000B5E9C">
        <w:rPr>
          <w:i/>
          <w:snapToGrid w:val="0"/>
        </w:rPr>
        <w:t>Value field</w:t>
      </w:r>
    </w:p>
    <w:p w:rsidR="00263E39" w:rsidRPr="00263E39" w:rsidRDefault="00263E39" w:rsidP="008A1BB7">
      <w:pPr>
        <w:pStyle w:val="afb"/>
        <w:numPr>
          <w:ilvl w:val="0"/>
          <w:numId w:val="36"/>
        </w:numPr>
        <w:rPr>
          <w:i/>
        </w:rPr>
      </w:pPr>
      <w:proofErr w:type="spellStart"/>
      <w:r w:rsidRPr="00263E39">
        <w:rPr>
          <w:i/>
          <w:snapToGrid w:val="0"/>
        </w:rPr>
        <w:t>ScaleFactor</w:t>
      </w:r>
      <w:proofErr w:type="spellEnd"/>
      <w:r w:rsidRPr="00263E39">
        <w:rPr>
          <w:i/>
          <w:snapToGrid w:val="0"/>
        </w:rPr>
        <w:t xml:space="preserve"> </w:t>
      </w:r>
      <m:oMath>
        <m:sSup>
          <m:sSupPr>
            <m:ctrlPr>
              <w:rPr>
                <w:rFonts w:ascii="Cambria Math" w:hAnsi="Cambria Math"/>
                <w:i/>
                <w:snapToGrid w:val="0"/>
              </w:rPr>
            </m:ctrlPr>
          </m:sSupPr>
          <m:e>
            <m:r>
              <w:rPr>
                <w:rFonts w:ascii="Cambria Math" w:hAnsi="Cambria Math"/>
                <w:snapToGrid w:val="0"/>
              </w:rPr>
              <m:t>2</m:t>
            </m:r>
          </m:e>
          <m:sup>
            <m:r>
              <w:rPr>
                <w:rFonts w:ascii="Cambria Math" w:hAnsi="Cambria Math"/>
                <w:snapToGrid w:val="0"/>
              </w:rPr>
              <m:t>-μ</m:t>
            </m:r>
          </m:sup>
        </m:sSup>
      </m:oMath>
      <w:r w:rsidR="00800AD4" w:rsidRPr="00263E39">
        <w:rPr>
          <w:i/>
          <w:snapToGrid w:val="0"/>
        </w:rPr>
        <w:t xml:space="preserve"> </w:t>
      </w:r>
      <w:r w:rsidRPr="00263E39">
        <w:rPr>
          <w:i/>
          <w:snapToGrid w:val="0"/>
        </w:rPr>
        <w:t>(</w:t>
      </w:r>
      <m:oMath>
        <m:r>
          <w:rPr>
            <w:rFonts w:ascii="Cambria Math" w:hAnsi="Cambria Math"/>
            <w:snapToGrid w:val="0"/>
          </w:rPr>
          <m:t>μ</m:t>
        </m:r>
      </m:oMath>
      <w:r w:rsidRPr="00263E39">
        <w:rPr>
          <w:i/>
          <w:snapToGrid w:val="0"/>
        </w:rPr>
        <w:t xml:space="preserve"> = [0, 1, 2, </w:t>
      </w:r>
      <w:r>
        <w:rPr>
          <w:i/>
          <w:snapToGrid w:val="0"/>
        </w:rPr>
        <w:t>3, 4</w:t>
      </w:r>
      <w:r w:rsidRPr="00263E39">
        <w:rPr>
          <w:i/>
          <w:snapToGrid w:val="0"/>
        </w:rPr>
        <w:t xml:space="preserve">]). </w:t>
      </w:r>
      <w:r>
        <w:rPr>
          <w:i/>
          <w:snapToGrid w:val="0"/>
        </w:rPr>
        <w:t xml:space="preserve">The real </w:t>
      </w:r>
      <w:r w:rsidRPr="00263E39">
        <w:rPr>
          <w:i/>
        </w:rPr>
        <w:t xml:space="preserve">resolution of the </w:t>
      </w:r>
      <w:r w:rsidR="00800AD4">
        <w:rPr>
          <w:i/>
        </w:rPr>
        <w:t xml:space="preserve">reported </w:t>
      </w:r>
      <w:proofErr w:type="spellStart"/>
      <w:r w:rsidRPr="000B5E9C">
        <w:rPr>
          <w:i/>
          <w:snapToGrid w:val="0"/>
        </w:rPr>
        <w:t>measQuality</w:t>
      </w:r>
      <w:proofErr w:type="spellEnd"/>
      <w:r w:rsidRPr="00263E39">
        <w:rPr>
          <w:i/>
        </w:rPr>
        <w:t xml:space="preserve"> is </w:t>
      </w:r>
      <w:r>
        <w:rPr>
          <w:i/>
        </w:rPr>
        <w:t>scaled</w:t>
      </w:r>
      <w:r w:rsidRPr="00263E39">
        <w:rPr>
          <w:i/>
        </w:rPr>
        <w:t xml:space="preserve"> by (</w:t>
      </w:r>
      <w:r w:rsidR="00800AD4">
        <w:rPr>
          <w:i/>
        </w:rPr>
        <w:t xml:space="preserve">reported </w:t>
      </w:r>
      <w:r w:rsidRPr="00263E39">
        <w:rPr>
          <w:i/>
          <w:snapToGrid w:val="0"/>
        </w:rPr>
        <w:t>Resolution*</w:t>
      </w:r>
      <m:oMath>
        <m:sSup>
          <m:sSupPr>
            <m:ctrlPr>
              <w:rPr>
                <w:rFonts w:ascii="Cambria Math" w:hAnsi="Cambria Math"/>
                <w:i/>
                <w:snapToGrid w:val="0"/>
              </w:rPr>
            </m:ctrlPr>
          </m:sSupPr>
          <m:e>
            <m:r>
              <w:rPr>
                <w:rFonts w:ascii="Cambria Math" w:hAnsi="Cambria Math"/>
                <w:snapToGrid w:val="0"/>
              </w:rPr>
              <m:t>2</m:t>
            </m:r>
          </m:e>
          <m:sup>
            <m:r>
              <w:rPr>
                <w:rFonts w:ascii="Cambria Math" w:hAnsi="Cambria Math"/>
                <w:snapToGrid w:val="0"/>
              </w:rPr>
              <m:t>-μ</m:t>
            </m:r>
          </m:sup>
        </m:sSup>
      </m:oMath>
      <w:r w:rsidRPr="00263E39">
        <w:rPr>
          <w:i/>
          <w:snapToGrid w:val="0"/>
        </w:rPr>
        <w:t>).</w:t>
      </w:r>
      <w:r>
        <w:rPr>
          <w:i/>
          <w:snapToGrid w:val="0"/>
        </w:rPr>
        <w:t xml:space="preserve"> </w:t>
      </w:r>
      <w:r w:rsidR="00800AD4">
        <w:rPr>
          <w:i/>
          <w:snapToGrid w:val="0"/>
        </w:rPr>
        <w:t>The</w:t>
      </w:r>
      <w:r w:rsidRPr="00263E39">
        <w:rPr>
          <w:i/>
          <w:snapToGrid w:val="0"/>
        </w:rPr>
        <w:t xml:space="preserve"> default</w:t>
      </w:r>
      <w:r w:rsidR="00800AD4">
        <w:rPr>
          <w:i/>
          <w:snapToGrid w:val="0"/>
        </w:rPr>
        <w:t xml:space="preserve"> value of</w:t>
      </w:r>
      <w:r w:rsidRPr="00263E39">
        <w:rPr>
          <w:i/>
          <w:snapToGrid w:val="0"/>
        </w:rPr>
        <w:t xml:space="preserve"> </w:t>
      </w:r>
      <m:oMath>
        <m:r>
          <w:rPr>
            <w:rFonts w:ascii="Cambria Math" w:hAnsi="Cambria Math"/>
            <w:snapToGrid w:val="0"/>
          </w:rPr>
          <m:t>μ</m:t>
        </m:r>
      </m:oMath>
      <w:r w:rsidR="00800AD4">
        <w:rPr>
          <w:i/>
          <w:snapToGrid w:val="0"/>
        </w:rPr>
        <w:t xml:space="preserve"> can be</w:t>
      </w:r>
      <w:r w:rsidRPr="00263E39">
        <w:rPr>
          <w:i/>
          <w:snapToGrid w:val="0"/>
        </w:rPr>
        <w:t xml:space="preserve"> determined from the DL PRS</w:t>
      </w:r>
      <w:r>
        <w:rPr>
          <w:i/>
          <w:snapToGrid w:val="0"/>
        </w:rPr>
        <w:t xml:space="preserve">/UL SRS </w:t>
      </w:r>
      <w:r w:rsidRPr="00263E39">
        <w:rPr>
          <w:i/>
          <w:snapToGrid w:val="0"/>
        </w:rPr>
        <w:t xml:space="preserve">subcarrier spacing  </w:t>
      </w:r>
      <m:oMath>
        <m:r>
          <w:rPr>
            <w:rFonts w:ascii="Cambria Math" w:hAnsi="Cambria Math"/>
            <w:snapToGrid w:val="0"/>
          </w:rPr>
          <m:t>15⋅</m:t>
        </m:r>
        <m:sSup>
          <m:sSupPr>
            <m:ctrlPr>
              <w:rPr>
                <w:rFonts w:ascii="Cambria Math" w:hAnsi="Cambria Math"/>
                <w:i/>
                <w:snapToGrid w:val="0"/>
              </w:rPr>
            </m:ctrlPr>
          </m:sSupPr>
          <m:e>
            <m:r>
              <w:rPr>
                <w:rFonts w:ascii="Cambria Math" w:hAnsi="Cambria Math"/>
                <w:snapToGrid w:val="0"/>
              </w:rPr>
              <m:t>2</m:t>
            </m:r>
          </m:e>
          <m:sup>
            <m:r>
              <w:rPr>
                <w:rFonts w:ascii="Cambria Math" w:hAnsi="Cambria Math"/>
                <w:snapToGrid w:val="0"/>
              </w:rPr>
              <m:t>μ</m:t>
            </m:r>
          </m:sup>
        </m:sSup>
      </m:oMath>
      <w:r w:rsidRPr="00263E39">
        <w:rPr>
          <w:i/>
          <w:snapToGrid w:val="0"/>
        </w:rPr>
        <w:t>kHz</w:t>
      </w:r>
    </w:p>
    <w:bookmarkEnd w:id="9"/>
    <w:p w:rsidR="00263E39" w:rsidRPr="000B5E9C" w:rsidRDefault="00263E39" w:rsidP="00263E39">
      <w:pPr>
        <w:pStyle w:val="afb"/>
        <w:rPr>
          <w:lang w:eastAsia="en-US"/>
        </w:rPr>
      </w:pPr>
    </w:p>
    <w:p w:rsidR="000031B5" w:rsidRDefault="000031B5" w:rsidP="000031B5">
      <w:pPr>
        <w:pStyle w:val="afb"/>
        <w:rPr>
          <w:lang w:val="en-GB"/>
        </w:rPr>
      </w:pPr>
    </w:p>
    <w:p w:rsidR="004213CB" w:rsidRPr="008A6A34" w:rsidRDefault="00050099" w:rsidP="004213CB">
      <w:pPr>
        <w:pStyle w:val="10"/>
      </w:pPr>
      <w:r w:rsidRPr="008A6A34">
        <w:t>Measurement configuration</w:t>
      </w:r>
    </w:p>
    <w:p w:rsidR="00AA4841" w:rsidRDefault="00AA4841" w:rsidP="00AA4841">
      <w:pPr>
        <w:pStyle w:val="2"/>
      </w:pPr>
      <w:r>
        <w:t>Maximum number of DL PRS resources</w:t>
      </w:r>
    </w:p>
    <w:p w:rsidR="00AA4841" w:rsidRDefault="00AA4841" w:rsidP="00AA4841">
      <w:pPr>
        <w:rPr>
          <w:lang w:eastAsia="en-US"/>
        </w:rPr>
      </w:pPr>
      <w:r>
        <w:rPr>
          <w:lang w:eastAsia="en-US"/>
        </w:rPr>
        <w:t>For supporting LTE OTDOA, a UE can be configured up to 3 frequency layers (</w:t>
      </w:r>
      <w:proofErr w:type="spellStart"/>
      <w:r w:rsidRPr="00F80BCA">
        <w:rPr>
          <w:snapToGrid w:val="0"/>
        </w:rPr>
        <w:t>maxFreqLayers</w:t>
      </w:r>
      <w:proofErr w:type="spellEnd"/>
      <w:r>
        <w:rPr>
          <w:lang w:eastAsia="en-US"/>
        </w:rPr>
        <w:t>) and up to 24 cells per frequency layers. For supporting NR RRM, a UE is required to support the m</w:t>
      </w:r>
      <w:r w:rsidRPr="00DE37DD">
        <w:rPr>
          <w:lang w:eastAsia="en-US"/>
        </w:rPr>
        <w:t xml:space="preserve">aximum </w:t>
      </w:r>
      <w:r>
        <w:rPr>
          <w:lang w:eastAsia="en-US"/>
        </w:rPr>
        <w:t xml:space="preserve">96 </w:t>
      </w:r>
      <w:r w:rsidRPr="00DE37DD">
        <w:rPr>
          <w:lang w:eastAsia="en-US"/>
        </w:rPr>
        <w:t xml:space="preserve">CSI-RS resources </w:t>
      </w:r>
      <w:r>
        <w:rPr>
          <w:lang w:eastAsia="en-US"/>
        </w:rPr>
        <w:t xml:space="preserve">per </w:t>
      </w:r>
      <w:r w:rsidRPr="00DE37DD">
        <w:rPr>
          <w:lang w:eastAsia="en-US"/>
        </w:rPr>
        <w:t>measurement object</w:t>
      </w:r>
      <w:r>
        <w:rPr>
          <w:lang w:eastAsia="en-US"/>
        </w:rPr>
        <w:t xml:space="preserve">. In addition, for NR positioning, it was agreed that there can be more than one </w:t>
      </w:r>
      <w:r w:rsidRPr="00C7198B">
        <w:t xml:space="preserve">DL PRS </w:t>
      </w:r>
      <w:r>
        <w:t xml:space="preserve">resource set per cell. Therefore, for </w:t>
      </w:r>
      <w:r w:rsidRPr="005D0C8A">
        <w:rPr>
          <w:lang w:eastAsia="en-US"/>
        </w:rPr>
        <w:t>UE measurement configuration</w:t>
      </w:r>
      <w:r>
        <w:rPr>
          <w:lang w:eastAsia="en-US"/>
        </w:rPr>
        <w:t>, there is a need to define the m</w:t>
      </w:r>
      <w:r w:rsidRPr="005D0C8A">
        <w:rPr>
          <w:lang w:eastAsia="en-US"/>
        </w:rPr>
        <w:t xml:space="preserve">aximum number of </w:t>
      </w:r>
      <w:r>
        <w:rPr>
          <w:lang w:eastAsia="en-US"/>
        </w:rPr>
        <w:t>frequency layers, the m</w:t>
      </w:r>
      <w:r w:rsidRPr="005D0C8A">
        <w:rPr>
          <w:lang w:eastAsia="en-US"/>
        </w:rPr>
        <w:t xml:space="preserve">aximum </w:t>
      </w:r>
      <w:r>
        <w:rPr>
          <w:lang w:eastAsia="en-US"/>
        </w:rPr>
        <w:t>number of cells per frequency layer, the m</w:t>
      </w:r>
      <w:r w:rsidRPr="005D0C8A">
        <w:rPr>
          <w:lang w:eastAsia="en-US"/>
        </w:rPr>
        <w:t>aximum</w:t>
      </w:r>
      <w:r>
        <w:rPr>
          <w:lang w:eastAsia="en-US"/>
        </w:rPr>
        <w:t xml:space="preserve"> number of </w:t>
      </w:r>
      <w:r w:rsidRPr="00C7198B">
        <w:t xml:space="preserve">DL PRS </w:t>
      </w:r>
      <w:r>
        <w:t>resource sets per cell</w:t>
      </w:r>
      <w:r>
        <w:rPr>
          <w:lang w:eastAsia="en-US"/>
        </w:rPr>
        <w:t>, and the m</w:t>
      </w:r>
      <w:r w:rsidRPr="005D0C8A">
        <w:rPr>
          <w:lang w:eastAsia="en-US"/>
        </w:rPr>
        <w:t xml:space="preserve">aximum </w:t>
      </w:r>
      <w:r>
        <w:rPr>
          <w:lang w:eastAsia="en-US"/>
        </w:rPr>
        <w:t xml:space="preserve">number of the </w:t>
      </w:r>
      <w:r w:rsidRPr="00F76ADF">
        <w:rPr>
          <w:lang w:eastAsia="en-US"/>
        </w:rPr>
        <w:t>PRS</w:t>
      </w:r>
      <w:r>
        <w:rPr>
          <w:lang w:eastAsia="en-US"/>
        </w:rPr>
        <w:t xml:space="preserve"> resources per PRS resource set for the purpose of NR positioning.</w:t>
      </w:r>
      <w:r w:rsidR="00C6209F">
        <w:rPr>
          <w:lang w:eastAsia="en-US"/>
        </w:rPr>
        <w:t xml:space="preserve"> </w:t>
      </w:r>
    </w:p>
    <w:p w:rsidR="00AA4841" w:rsidRPr="00AA4841" w:rsidRDefault="00AA4841" w:rsidP="00AA4841">
      <w:pPr>
        <w:spacing w:after="0"/>
        <w:rPr>
          <w:i/>
        </w:rPr>
      </w:pPr>
      <w:bookmarkStart w:id="10" w:name="p10"/>
      <w:r w:rsidRPr="007325D7">
        <w:rPr>
          <w:b/>
          <w:i/>
        </w:rPr>
        <w:t xml:space="preserve">Proposal </w:t>
      </w:r>
      <w:r w:rsidR="004E3474">
        <w:rPr>
          <w:b/>
          <w:i/>
          <w:noProof/>
        </w:rPr>
        <w:t>10</w:t>
      </w:r>
      <w:r w:rsidRPr="007325D7">
        <w:rPr>
          <w:b/>
          <w:i/>
        </w:rPr>
        <w:t>:</w:t>
      </w:r>
      <w:r w:rsidRPr="007325D7">
        <w:rPr>
          <w:i/>
        </w:rPr>
        <w:t xml:space="preserve">  </w:t>
      </w:r>
      <w:r w:rsidRPr="00AA4841">
        <w:rPr>
          <w:i/>
        </w:rPr>
        <w:t xml:space="preserve">UE can be configured to measure DL PRS RSTD, UE </w:t>
      </w:r>
      <w:proofErr w:type="spellStart"/>
      <w:r w:rsidRPr="00AA4841">
        <w:rPr>
          <w:i/>
        </w:rPr>
        <w:t>Tx</w:t>
      </w:r>
      <w:proofErr w:type="spellEnd"/>
      <w:r w:rsidRPr="00AA4841">
        <w:rPr>
          <w:i/>
        </w:rPr>
        <w:t>-Rx t</w:t>
      </w:r>
      <w:r w:rsidR="00C6209F">
        <w:rPr>
          <w:i/>
        </w:rPr>
        <w:t>ime difference, and DL PRS RSRP</w:t>
      </w:r>
    </w:p>
    <w:p w:rsidR="00AA4841" w:rsidRPr="00C6209F" w:rsidRDefault="00AA4841" w:rsidP="00C6209F">
      <w:pPr>
        <w:pStyle w:val="afb"/>
        <w:numPr>
          <w:ilvl w:val="0"/>
          <w:numId w:val="65"/>
        </w:numPr>
        <w:rPr>
          <w:i/>
        </w:rPr>
      </w:pPr>
      <w:r w:rsidRPr="00C6209F">
        <w:rPr>
          <w:i/>
        </w:rPr>
        <w:t>Up to X1</w:t>
      </w:r>
      <w:r w:rsidR="006A16D2">
        <w:rPr>
          <w:i/>
        </w:rPr>
        <w:t xml:space="preserve">=3 </w:t>
      </w:r>
      <w:r w:rsidRPr="00C6209F">
        <w:rPr>
          <w:i/>
        </w:rPr>
        <w:t xml:space="preserve"> positioning frequency layers</w:t>
      </w:r>
    </w:p>
    <w:p w:rsidR="00AA4841" w:rsidRPr="00C6209F" w:rsidRDefault="00AA4841" w:rsidP="00C6209F">
      <w:pPr>
        <w:pStyle w:val="afb"/>
        <w:numPr>
          <w:ilvl w:val="0"/>
          <w:numId w:val="65"/>
        </w:numPr>
        <w:rPr>
          <w:i/>
        </w:rPr>
      </w:pPr>
      <w:r w:rsidRPr="00C6209F">
        <w:rPr>
          <w:i/>
        </w:rPr>
        <w:t>Up to X2</w:t>
      </w:r>
      <w:r w:rsidR="006A16D2">
        <w:rPr>
          <w:i/>
        </w:rPr>
        <w:t>=24</w:t>
      </w:r>
      <w:r w:rsidRPr="00C6209F">
        <w:rPr>
          <w:i/>
        </w:rPr>
        <w:t xml:space="preserve"> TRPs per positioning frequency layer</w:t>
      </w:r>
    </w:p>
    <w:p w:rsidR="00AA4841" w:rsidRPr="00C6209F" w:rsidRDefault="00AA4841" w:rsidP="00C6209F">
      <w:pPr>
        <w:pStyle w:val="afb"/>
        <w:numPr>
          <w:ilvl w:val="0"/>
          <w:numId w:val="65"/>
        </w:numPr>
        <w:rPr>
          <w:i/>
        </w:rPr>
      </w:pPr>
      <w:r w:rsidRPr="00C6209F">
        <w:rPr>
          <w:i/>
        </w:rPr>
        <w:t>Up to X3</w:t>
      </w:r>
      <w:r w:rsidR="006A16D2">
        <w:rPr>
          <w:i/>
        </w:rPr>
        <w:t>=3</w:t>
      </w:r>
      <w:r w:rsidR="00C6209F" w:rsidRPr="00C6209F">
        <w:rPr>
          <w:i/>
        </w:rPr>
        <w:t xml:space="preserve"> </w:t>
      </w:r>
      <w:r w:rsidRPr="00C6209F">
        <w:rPr>
          <w:i/>
        </w:rPr>
        <w:t xml:space="preserve"> DL PRS resource sets per TRP</w:t>
      </w:r>
    </w:p>
    <w:p w:rsidR="00AA4841" w:rsidRPr="00C6209F" w:rsidRDefault="00AA4841" w:rsidP="00C6209F">
      <w:pPr>
        <w:pStyle w:val="afb"/>
        <w:numPr>
          <w:ilvl w:val="0"/>
          <w:numId w:val="65"/>
        </w:numPr>
        <w:rPr>
          <w:i/>
        </w:rPr>
      </w:pPr>
      <w:r w:rsidRPr="00C6209F">
        <w:rPr>
          <w:i/>
        </w:rPr>
        <w:t>Up to X4</w:t>
      </w:r>
      <w:r w:rsidR="006A16D2">
        <w:rPr>
          <w:i/>
        </w:rPr>
        <w:t>=64</w:t>
      </w:r>
      <w:r w:rsidRPr="00C6209F">
        <w:rPr>
          <w:i/>
        </w:rPr>
        <w:t xml:space="preserve"> DL PRS resources per PRS resource set</w:t>
      </w:r>
    </w:p>
    <w:bookmarkEnd w:id="10"/>
    <w:p w:rsidR="00AA4841" w:rsidRDefault="00AA4841" w:rsidP="00AA4841">
      <w:pPr>
        <w:rPr>
          <w:highlight w:val="yellow"/>
          <w:lang w:val="en-US" w:eastAsia="en-US"/>
        </w:rPr>
      </w:pPr>
    </w:p>
    <w:p w:rsidR="00C6209F" w:rsidRPr="00C6209F" w:rsidRDefault="00C6209F" w:rsidP="00C6209F">
      <w:pPr>
        <w:rPr>
          <w:lang w:eastAsia="en-US"/>
        </w:rPr>
      </w:pPr>
      <w:r w:rsidRPr="00C6209F">
        <w:rPr>
          <w:lang w:eastAsia="en-US"/>
        </w:rPr>
        <w:t xml:space="preserve">If our view, it is unlikely that the UE is configured to measure multiple </w:t>
      </w:r>
      <w:r w:rsidRPr="00C6209F">
        <w:t xml:space="preserve">positioning frequency layers and multiple DL PRS resource sets per TRP simultaneously. Also, if there are very many DL PRS resources per PRS resource set, then the number of TRPs can be measured simultaneously will be significantly reduced. Thus, </w:t>
      </w:r>
    </w:p>
    <w:p w:rsidR="00C6209F" w:rsidRDefault="00C6209F" w:rsidP="00B60CDB">
      <w:pPr>
        <w:spacing w:after="0"/>
        <w:rPr>
          <w:i/>
        </w:rPr>
      </w:pPr>
      <w:bookmarkStart w:id="11" w:name="p11"/>
      <w:r w:rsidRPr="007325D7">
        <w:rPr>
          <w:b/>
          <w:i/>
        </w:rPr>
        <w:lastRenderedPageBreak/>
        <w:t xml:space="preserve">Proposal </w:t>
      </w:r>
      <w:r w:rsidR="004E3474">
        <w:rPr>
          <w:b/>
          <w:i/>
          <w:noProof/>
        </w:rPr>
        <w:t>11</w:t>
      </w:r>
      <w:r w:rsidRPr="007325D7">
        <w:rPr>
          <w:b/>
          <w:i/>
        </w:rPr>
        <w:t>:</w:t>
      </w:r>
      <w:r w:rsidRPr="007325D7">
        <w:rPr>
          <w:i/>
        </w:rPr>
        <w:t xml:space="preserve">  </w:t>
      </w:r>
      <w:r w:rsidRPr="00AA4841">
        <w:rPr>
          <w:i/>
        </w:rPr>
        <w:t xml:space="preserve">UE can be configured to measure DL PRS RSTD, UE </w:t>
      </w:r>
      <w:proofErr w:type="spellStart"/>
      <w:r w:rsidRPr="00AA4841">
        <w:rPr>
          <w:i/>
        </w:rPr>
        <w:t>Tx</w:t>
      </w:r>
      <w:proofErr w:type="spellEnd"/>
      <w:r w:rsidRPr="00AA4841">
        <w:rPr>
          <w:i/>
        </w:rPr>
        <w:t>-Rx t</w:t>
      </w:r>
      <w:r>
        <w:rPr>
          <w:i/>
        </w:rPr>
        <w:t>ime difference, and DL PRS RSRP</w:t>
      </w:r>
      <w:r w:rsidR="00B60CDB">
        <w:rPr>
          <w:i/>
        </w:rPr>
        <w:t xml:space="preserve"> from </w:t>
      </w:r>
      <w:r w:rsidRPr="00AA4841">
        <w:rPr>
          <w:i/>
        </w:rPr>
        <w:t>up to</w:t>
      </w:r>
      <w:r w:rsidR="00050099">
        <w:rPr>
          <w:i/>
        </w:rPr>
        <w:t xml:space="preserve"> </w:t>
      </w:r>
      <w:r w:rsidR="00AF073B">
        <w:rPr>
          <w:i/>
        </w:rPr>
        <w:t xml:space="preserve">a </w:t>
      </w:r>
      <w:r w:rsidRPr="00AA4841">
        <w:rPr>
          <w:i/>
        </w:rPr>
        <w:t xml:space="preserve">total </w:t>
      </w:r>
      <w:r w:rsidR="00AF073B">
        <w:rPr>
          <w:i/>
        </w:rPr>
        <w:t xml:space="preserve">number </w:t>
      </w:r>
      <w:r w:rsidRPr="00AA4841">
        <w:rPr>
          <w:i/>
        </w:rPr>
        <w:t>of X5</w:t>
      </w:r>
      <w:r>
        <w:rPr>
          <w:i/>
        </w:rPr>
        <w:t>=</w:t>
      </w:r>
      <w:r w:rsidR="00410046">
        <w:rPr>
          <w:i/>
        </w:rPr>
        <w:t>512</w:t>
      </w:r>
      <w:r w:rsidRPr="00AA4841">
        <w:rPr>
          <w:i/>
        </w:rPr>
        <w:t xml:space="preserve"> </w:t>
      </w:r>
      <w:r w:rsidR="00B60CDB">
        <w:rPr>
          <w:i/>
        </w:rPr>
        <w:t>DL PRS resources.</w:t>
      </w:r>
    </w:p>
    <w:bookmarkEnd w:id="11"/>
    <w:p w:rsidR="00B60CDB" w:rsidRDefault="00B60CDB" w:rsidP="00B60CDB">
      <w:pPr>
        <w:spacing w:after="0"/>
        <w:rPr>
          <w:i/>
        </w:rPr>
      </w:pPr>
    </w:p>
    <w:p w:rsidR="00B60CDB" w:rsidRDefault="00B60CDB" w:rsidP="00B60CDB">
      <w:pPr>
        <w:pStyle w:val="2"/>
      </w:pPr>
      <w:r>
        <w:t>Maximum number of SRS resources for positioning</w:t>
      </w:r>
    </w:p>
    <w:p w:rsidR="003158EF" w:rsidRDefault="003158EF" w:rsidP="003158EF">
      <w:pPr>
        <w:rPr>
          <w:lang w:eastAsia="en-US"/>
        </w:rPr>
      </w:pPr>
      <w:r>
        <w:rPr>
          <w:lang w:eastAsia="en-US"/>
        </w:rPr>
        <w:t xml:space="preserve">In RAN1#98bis, the following agreements were made </w:t>
      </w:r>
      <w:r w:rsidR="004E3474">
        <w:rPr>
          <w:lang w:eastAsia="en-US"/>
        </w:rPr>
        <w:t>[1]</w:t>
      </w:r>
    </w:p>
    <w:tbl>
      <w:tblPr>
        <w:tblStyle w:val="af4"/>
        <w:tblW w:w="0" w:type="auto"/>
        <w:tblLook w:val="04A0" w:firstRow="1" w:lastRow="0" w:firstColumn="1" w:lastColumn="0" w:noHBand="0" w:noVBand="1"/>
      </w:tblPr>
      <w:tblGrid>
        <w:gridCol w:w="9855"/>
      </w:tblGrid>
      <w:tr w:rsidR="003158EF" w:rsidTr="003158EF">
        <w:tc>
          <w:tcPr>
            <w:tcW w:w="9855" w:type="dxa"/>
          </w:tcPr>
          <w:p w:rsidR="003158EF" w:rsidRDefault="003158EF" w:rsidP="003158EF">
            <w:pPr>
              <w:rPr>
                <w:lang w:eastAsia="x-none"/>
              </w:rPr>
            </w:pPr>
            <w:r w:rsidRPr="0022584C">
              <w:rPr>
                <w:highlight w:val="green"/>
                <w:lang w:eastAsia="x-none"/>
              </w:rPr>
              <w:t>Agreement:</w:t>
            </w:r>
          </w:p>
          <w:p w:rsidR="003158EF" w:rsidRDefault="003158EF" w:rsidP="003158EF">
            <w:pPr>
              <w:numPr>
                <w:ilvl w:val="1"/>
                <w:numId w:val="56"/>
              </w:numPr>
              <w:spacing w:after="0"/>
              <w:rPr>
                <w:lang w:eastAsia="x-none"/>
              </w:rPr>
            </w:pPr>
            <w:r>
              <w:t xml:space="preserve">UE can be configured to </w:t>
            </w:r>
            <w:r>
              <w:rPr>
                <w:lang w:eastAsia="x-none"/>
              </w:rPr>
              <w:t>transmit up to Y1 SRS resources for positioning per SRS resource Set</w:t>
            </w:r>
          </w:p>
          <w:p w:rsidR="003158EF" w:rsidRDefault="003158EF" w:rsidP="003158EF">
            <w:pPr>
              <w:numPr>
                <w:ilvl w:val="1"/>
                <w:numId w:val="56"/>
              </w:numPr>
              <w:spacing w:after="0"/>
            </w:pPr>
            <w:r>
              <w:t>UE can be configured to transmit up to Y2 SRS resources for positioning across all SRS resource Sets</w:t>
            </w:r>
          </w:p>
          <w:p w:rsidR="003158EF" w:rsidRDefault="003158EF" w:rsidP="003158EF">
            <w:pPr>
              <w:numPr>
                <w:ilvl w:val="1"/>
                <w:numId w:val="56"/>
              </w:numPr>
              <w:spacing w:after="0"/>
            </w:pPr>
            <w:r>
              <w:t>UE can be configured to transmit up to total Y3 SRS Resource Sets for positioning</w:t>
            </w:r>
          </w:p>
          <w:p w:rsidR="003158EF" w:rsidRDefault="003158EF" w:rsidP="003158EF">
            <w:pPr>
              <w:numPr>
                <w:ilvl w:val="1"/>
                <w:numId w:val="56"/>
              </w:numPr>
              <w:spacing w:after="0"/>
            </w:pPr>
            <w:r>
              <w:t>FFS: Y1, Y2, Y3</w:t>
            </w:r>
          </w:p>
          <w:p w:rsidR="003158EF" w:rsidRDefault="003158EF" w:rsidP="003158EF">
            <w:pPr>
              <w:numPr>
                <w:ilvl w:val="1"/>
                <w:numId w:val="56"/>
              </w:numPr>
              <w:spacing w:after="0"/>
            </w:pPr>
            <w:r>
              <w:t xml:space="preserve">FFS: whether Y1 and/or Y2 and/or Y3 are per BWP or all BWPs </w:t>
            </w:r>
          </w:p>
        </w:tc>
      </w:tr>
    </w:tbl>
    <w:p w:rsidR="003158EF" w:rsidRDefault="003158EF" w:rsidP="003158EF">
      <w:pPr>
        <w:rPr>
          <w:lang w:eastAsia="en-US"/>
        </w:rPr>
      </w:pPr>
    </w:p>
    <w:p w:rsidR="001E6FDC" w:rsidRDefault="001E6FDC" w:rsidP="003158EF">
      <w:pPr>
        <w:rPr>
          <w:lang w:eastAsia="en-US"/>
        </w:rPr>
      </w:pPr>
      <w:r>
        <w:rPr>
          <w:lang w:eastAsia="en-US"/>
        </w:rPr>
        <w:t xml:space="preserve">For NR SRS, the maximum number of </w:t>
      </w:r>
      <w:r w:rsidRPr="00A047D1">
        <w:t>SRS resource sets in a BWP</w:t>
      </w:r>
      <w:r>
        <w:t xml:space="preserve"> is 16 and the m</w:t>
      </w:r>
      <w:r w:rsidRPr="00A047D1">
        <w:t>aximum number of SRS resources</w:t>
      </w:r>
      <w:r>
        <w:t xml:space="preserve"> in a</w:t>
      </w:r>
      <w:r w:rsidR="007003BF">
        <w:t>n</w:t>
      </w:r>
      <w:r>
        <w:t xml:space="preserve"> SRS resource set is </w:t>
      </w:r>
      <w:r w:rsidR="00B6592D">
        <w:t xml:space="preserve">16 and </w:t>
      </w:r>
      <w:r w:rsidR="007003BF">
        <w:t xml:space="preserve">the </w:t>
      </w:r>
      <w:r w:rsidR="00B6592D">
        <w:t xml:space="preserve">maximum </w:t>
      </w:r>
      <w:r w:rsidR="00B6592D" w:rsidRPr="00A047D1">
        <w:t>number of</w:t>
      </w:r>
      <w:r w:rsidR="00B6592D">
        <w:t xml:space="preserve"> SRS resources is 64. In our view, when SRS is configured for positioning, the SRS can also be used for other purpose</w:t>
      </w:r>
      <w:r w:rsidR="007003BF">
        <w:t>s</w:t>
      </w:r>
      <w:r w:rsidR="00B6592D">
        <w:t xml:space="preserve">. Also, the SRS </w:t>
      </w:r>
      <w:r w:rsidR="00637402">
        <w:t xml:space="preserve">for positioning </w:t>
      </w:r>
      <w:r w:rsidR="00B6592D">
        <w:t>will be sent in active BW, just as</w:t>
      </w:r>
      <w:r w:rsidR="00637402">
        <w:t xml:space="preserve"> the SRS sent for</w:t>
      </w:r>
      <w:r w:rsidR="00B6592D">
        <w:t xml:space="preserve"> other</w:t>
      </w:r>
      <w:r w:rsidR="00637402">
        <w:t xml:space="preserve"> purposes. Therefore, from per BWP point of view, there may be no need to increase these parameters.</w:t>
      </w:r>
    </w:p>
    <w:p w:rsidR="00637402" w:rsidRPr="00637402" w:rsidRDefault="00637402" w:rsidP="00637402">
      <w:pPr>
        <w:spacing w:after="0"/>
        <w:rPr>
          <w:i/>
        </w:rPr>
      </w:pPr>
      <w:bookmarkStart w:id="12" w:name="p12"/>
      <w:r w:rsidRPr="007325D7">
        <w:rPr>
          <w:b/>
          <w:i/>
        </w:rPr>
        <w:t xml:space="preserve">Proposal </w:t>
      </w:r>
      <w:r w:rsidR="004E3474">
        <w:rPr>
          <w:b/>
          <w:i/>
          <w:noProof/>
        </w:rPr>
        <w:t>12</w:t>
      </w:r>
      <w:r w:rsidRPr="007325D7">
        <w:rPr>
          <w:b/>
          <w:i/>
        </w:rPr>
        <w:t>:</w:t>
      </w:r>
      <w:r>
        <w:rPr>
          <w:i/>
        </w:rPr>
        <w:t xml:space="preserve"> </w:t>
      </w:r>
      <w:r w:rsidRPr="00637402">
        <w:rPr>
          <w:i/>
        </w:rPr>
        <w:t xml:space="preserve">There is no need to increase the maximum number of SRS resources per SRS resource Set, the maximum number of SRS resources across all SRS resource Sets for a UE, as well as the total number of SRS Resource Sets, </w:t>
      </w:r>
      <w:r>
        <w:rPr>
          <w:i/>
        </w:rPr>
        <w:t>when</w:t>
      </w:r>
      <w:r w:rsidRPr="00637402">
        <w:rPr>
          <w:i/>
        </w:rPr>
        <w:t xml:space="preserve"> </w:t>
      </w:r>
      <w:r>
        <w:rPr>
          <w:i/>
        </w:rPr>
        <w:t xml:space="preserve">some or all </w:t>
      </w:r>
      <w:r w:rsidRPr="00637402">
        <w:rPr>
          <w:i/>
        </w:rPr>
        <w:t xml:space="preserve">SRS </w:t>
      </w:r>
      <w:r>
        <w:rPr>
          <w:i/>
        </w:rPr>
        <w:t xml:space="preserve">resources are configured </w:t>
      </w:r>
      <w:r w:rsidRPr="00637402">
        <w:rPr>
          <w:i/>
        </w:rPr>
        <w:t>for positioning.</w:t>
      </w:r>
    </w:p>
    <w:bookmarkEnd w:id="12"/>
    <w:p w:rsidR="00637402" w:rsidRDefault="00637402" w:rsidP="00637402">
      <w:pPr>
        <w:spacing w:after="0"/>
      </w:pPr>
    </w:p>
    <w:p w:rsidR="0009234B" w:rsidRDefault="0009234B" w:rsidP="0009234B">
      <w:pPr>
        <w:pStyle w:val="2"/>
      </w:pPr>
      <w:r>
        <w:t xml:space="preserve">Maximum number of </w:t>
      </w:r>
      <w:r w:rsidRPr="0009234B">
        <w:t>DL PRS resources</w:t>
      </w:r>
      <w:r>
        <w:t xml:space="preserve"> within a measurement window</w:t>
      </w:r>
    </w:p>
    <w:p w:rsidR="0009234B" w:rsidRDefault="0009234B" w:rsidP="0009234B">
      <w:pPr>
        <w:rPr>
          <w:lang w:eastAsia="en-US"/>
        </w:rPr>
      </w:pPr>
      <w:r>
        <w:rPr>
          <w:lang w:eastAsia="en-US"/>
        </w:rPr>
        <w:t xml:space="preserve">In RAN1#98bis, the following agreements were made </w:t>
      </w:r>
      <w:r w:rsidR="004E3474">
        <w:rPr>
          <w:lang w:eastAsia="en-US"/>
        </w:rPr>
        <w:t>[1]</w:t>
      </w:r>
    </w:p>
    <w:tbl>
      <w:tblPr>
        <w:tblStyle w:val="af4"/>
        <w:tblW w:w="0" w:type="auto"/>
        <w:tblLook w:val="04A0" w:firstRow="1" w:lastRow="0" w:firstColumn="1" w:lastColumn="0" w:noHBand="0" w:noVBand="1"/>
      </w:tblPr>
      <w:tblGrid>
        <w:gridCol w:w="9855"/>
      </w:tblGrid>
      <w:tr w:rsidR="0009234B" w:rsidTr="0009234B">
        <w:tc>
          <w:tcPr>
            <w:tcW w:w="9855" w:type="dxa"/>
          </w:tcPr>
          <w:p w:rsidR="0009234B" w:rsidRDefault="0009234B" w:rsidP="0009234B">
            <w:pPr>
              <w:rPr>
                <w:lang w:eastAsia="x-none"/>
              </w:rPr>
            </w:pPr>
            <w:r w:rsidRPr="00843C44">
              <w:rPr>
                <w:highlight w:val="green"/>
                <w:lang w:eastAsia="x-none"/>
              </w:rPr>
              <w:t>Agreement:</w:t>
            </w:r>
          </w:p>
          <w:p w:rsidR="0009234B" w:rsidRDefault="0009234B" w:rsidP="0009234B">
            <w:pPr>
              <w:pStyle w:val="afb"/>
              <w:ind w:left="0"/>
            </w:pPr>
            <w:r>
              <w:t xml:space="preserve">A limit on the maximum number of DL </w:t>
            </w:r>
            <w:r w:rsidRPr="00470A7A">
              <w:t>PRS resources</w:t>
            </w:r>
            <w:r>
              <w:t xml:space="preserve"> configured to the UE for all TRPs within a measurement window is defined.</w:t>
            </w:r>
          </w:p>
          <w:p w:rsidR="0009234B" w:rsidRDefault="0009234B" w:rsidP="0009234B">
            <w:pPr>
              <w:pStyle w:val="afb"/>
              <w:numPr>
                <w:ilvl w:val="1"/>
                <w:numId w:val="54"/>
              </w:numPr>
            </w:pPr>
            <w:r>
              <w:t xml:space="preserve">This limit can be </w:t>
            </w:r>
            <w:proofErr w:type="spellStart"/>
            <w:r>
              <w:t>signalled</w:t>
            </w:r>
            <w:proofErr w:type="spellEnd"/>
            <w:r>
              <w:t xml:space="preserve"> as a UE capability.</w:t>
            </w:r>
          </w:p>
          <w:p w:rsidR="0009234B" w:rsidRDefault="0009234B" w:rsidP="0009234B">
            <w:pPr>
              <w:pStyle w:val="afb"/>
              <w:numPr>
                <w:ilvl w:val="1"/>
                <w:numId w:val="54"/>
              </w:numPr>
            </w:pPr>
            <w:r>
              <w:t xml:space="preserve">FFS: the relationship of maximum numbers of DL </w:t>
            </w:r>
            <w:r w:rsidRPr="00470A7A">
              <w:t>PRS resources</w:t>
            </w:r>
            <w:r>
              <w:t xml:space="preserve"> with the following factors</w:t>
            </w:r>
          </w:p>
          <w:p w:rsidR="0009234B" w:rsidRDefault="0009234B" w:rsidP="0009234B">
            <w:pPr>
              <w:pStyle w:val="afb"/>
              <w:numPr>
                <w:ilvl w:val="2"/>
                <w:numId w:val="54"/>
              </w:numPr>
            </w:pPr>
            <w:r>
              <w:t>the type of the measurement window, e.g., sliding window</w:t>
            </w:r>
          </w:p>
          <w:p w:rsidR="0009234B" w:rsidRDefault="0009234B" w:rsidP="0009234B">
            <w:pPr>
              <w:pStyle w:val="afb"/>
              <w:numPr>
                <w:ilvl w:val="2"/>
                <w:numId w:val="54"/>
              </w:numPr>
            </w:pPr>
            <w:r>
              <w:t>the maximum number of DL PRS OFDM symbols</w:t>
            </w:r>
          </w:p>
          <w:p w:rsidR="0009234B" w:rsidRDefault="0009234B" w:rsidP="003158EF">
            <w:pPr>
              <w:pStyle w:val="afb"/>
              <w:numPr>
                <w:ilvl w:val="2"/>
                <w:numId w:val="54"/>
              </w:numPr>
            </w:pPr>
            <w:r>
              <w:t>the maximum measurement bandwidths</w:t>
            </w:r>
          </w:p>
        </w:tc>
      </w:tr>
    </w:tbl>
    <w:p w:rsidR="001E6FDC" w:rsidRDefault="001E6FDC" w:rsidP="003158EF">
      <w:pPr>
        <w:rPr>
          <w:lang w:eastAsia="en-US"/>
        </w:rPr>
      </w:pPr>
    </w:p>
    <w:p w:rsidR="0009234B" w:rsidRDefault="0009234B" w:rsidP="003158EF">
      <w:r>
        <w:rPr>
          <w:lang w:eastAsia="en-US"/>
        </w:rPr>
        <w:t>In our view, at any time instance, the m</w:t>
      </w:r>
      <w:r w:rsidRPr="0009234B">
        <w:rPr>
          <w:lang w:eastAsia="en-US"/>
        </w:rPr>
        <w:t>aximum number of DL PRS resources</w:t>
      </w:r>
      <w:r w:rsidR="007003BF">
        <w:rPr>
          <w:lang w:eastAsia="en-US"/>
        </w:rPr>
        <w:t>, which are</w:t>
      </w:r>
      <w:r>
        <w:rPr>
          <w:lang w:eastAsia="en-US"/>
        </w:rPr>
        <w:t xml:space="preserve"> </w:t>
      </w:r>
      <w:r w:rsidR="004432FE">
        <w:rPr>
          <w:lang w:eastAsia="en-US"/>
        </w:rPr>
        <w:t xml:space="preserve">discussed </w:t>
      </w:r>
      <w:r w:rsidR="007003BF">
        <w:rPr>
          <w:lang w:eastAsia="en-US"/>
        </w:rPr>
        <w:t xml:space="preserve">previously, </w:t>
      </w:r>
      <w:r w:rsidR="004432FE">
        <w:rPr>
          <w:lang w:eastAsia="en-US"/>
        </w:rPr>
        <w:t>should be supported regardless</w:t>
      </w:r>
      <w:r w:rsidR="007003BF">
        <w:rPr>
          <w:lang w:eastAsia="en-US"/>
        </w:rPr>
        <w:t xml:space="preserve"> of</w:t>
      </w:r>
      <w:r w:rsidR="004432FE">
        <w:rPr>
          <w:lang w:eastAsia="en-US"/>
        </w:rPr>
        <w:t xml:space="preserve"> the measurement window duration. Once UE receives the DL PRS configuration from </w:t>
      </w:r>
      <w:proofErr w:type="gramStart"/>
      <w:r w:rsidR="004432FE">
        <w:rPr>
          <w:lang w:eastAsia="en-US"/>
        </w:rPr>
        <w:t>the  network</w:t>
      </w:r>
      <w:proofErr w:type="gramEnd"/>
      <w:r w:rsidR="004432FE">
        <w:rPr>
          <w:lang w:eastAsia="en-US"/>
        </w:rPr>
        <w:t xml:space="preserve"> , it is up to UE’s implementation on how to measure the DL PRS. The</w:t>
      </w:r>
      <w:r w:rsidR="004432FE">
        <w:t xml:space="preserve"> limit on the maximum number of DL </w:t>
      </w:r>
      <w:r w:rsidR="004432FE" w:rsidRPr="00470A7A">
        <w:t>PRS resources</w:t>
      </w:r>
      <w:r w:rsidR="004432FE">
        <w:t xml:space="preserve"> configured to the UE for all TRPs should be the same for all measurement window</w:t>
      </w:r>
      <w:r w:rsidR="007003BF">
        <w:t xml:space="preserve"> sizes.</w:t>
      </w:r>
    </w:p>
    <w:p w:rsidR="004432FE" w:rsidRDefault="004432FE" w:rsidP="00746ABB">
      <w:pPr>
        <w:spacing w:after="0"/>
      </w:pPr>
      <w:bookmarkStart w:id="13" w:name="p13"/>
      <w:r w:rsidRPr="00746ABB">
        <w:rPr>
          <w:b/>
          <w:i/>
        </w:rPr>
        <w:t xml:space="preserve">Proposal </w:t>
      </w:r>
      <w:r w:rsidR="004E3474">
        <w:rPr>
          <w:b/>
          <w:i/>
          <w:noProof/>
        </w:rPr>
        <w:t>13</w:t>
      </w:r>
      <w:r w:rsidRPr="00746ABB">
        <w:rPr>
          <w:b/>
          <w:i/>
        </w:rPr>
        <w:t>:</w:t>
      </w:r>
      <w:r w:rsidRPr="00746ABB">
        <w:rPr>
          <w:i/>
        </w:rPr>
        <w:t xml:space="preserve"> It is up to UE to define the leng</w:t>
      </w:r>
      <w:r w:rsidR="007003BF">
        <w:rPr>
          <w:i/>
        </w:rPr>
        <w:t>th</w:t>
      </w:r>
      <w:r w:rsidRPr="00746ABB">
        <w:rPr>
          <w:i/>
        </w:rPr>
        <w:t xml:space="preserve"> of the measurement windows. Thus, the limit</w:t>
      </w:r>
      <w:r w:rsidR="007003BF">
        <w:rPr>
          <w:i/>
        </w:rPr>
        <w:t>s</w:t>
      </w:r>
      <w:r w:rsidRPr="00746ABB">
        <w:rPr>
          <w:i/>
        </w:rPr>
        <w:t xml:space="preserve"> on the maximum number</w:t>
      </w:r>
      <w:r w:rsidR="007003BF">
        <w:rPr>
          <w:i/>
        </w:rPr>
        <w:t>s</w:t>
      </w:r>
      <w:r w:rsidRPr="00746ABB">
        <w:rPr>
          <w:i/>
        </w:rPr>
        <w:t xml:space="preserve"> of DL PRS resources configured to the UE for all TRPs should be applied to all measurement window</w:t>
      </w:r>
      <w:r w:rsidR="007B7F77" w:rsidRPr="00746ABB">
        <w:rPr>
          <w:i/>
        </w:rPr>
        <w:t xml:space="preserve"> lengths</w:t>
      </w:r>
      <w:r w:rsidRPr="00746ABB">
        <w:rPr>
          <w:i/>
        </w:rPr>
        <w:t>.</w:t>
      </w:r>
    </w:p>
    <w:bookmarkEnd w:id="13"/>
    <w:p w:rsidR="004432FE" w:rsidRDefault="004432FE" w:rsidP="003158EF">
      <w:pPr>
        <w:rPr>
          <w:lang w:eastAsia="en-US"/>
        </w:rPr>
      </w:pPr>
    </w:p>
    <w:p w:rsidR="0097389E" w:rsidRDefault="00C51E7A" w:rsidP="00C51E7A">
      <w:pPr>
        <w:pStyle w:val="2"/>
      </w:pPr>
      <w:r>
        <w:t>Other</w:t>
      </w:r>
      <w:r w:rsidR="007003BF">
        <w:t>s</w:t>
      </w:r>
    </w:p>
    <w:p w:rsidR="0097389E" w:rsidRDefault="0097389E" w:rsidP="0097389E">
      <w:pPr>
        <w:rPr>
          <w:lang w:eastAsia="en-US"/>
        </w:rPr>
      </w:pPr>
      <w:r>
        <w:rPr>
          <w:lang w:eastAsia="en-US"/>
        </w:rPr>
        <w:t xml:space="preserve">In RAN1#98bis, the following agreements were made </w:t>
      </w:r>
      <w:r w:rsidR="004E3474">
        <w:rPr>
          <w:lang w:eastAsia="en-US"/>
        </w:rPr>
        <w:t>[1]</w:t>
      </w:r>
    </w:p>
    <w:tbl>
      <w:tblPr>
        <w:tblStyle w:val="af4"/>
        <w:tblW w:w="0" w:type="auto"/>
        <w:tblLook w:val="04A0" w:firstRow="1" w:lastRow="0" w:firstColumn="1" w:lastColumn="0" w:noHBand="0" w:noVBand="1"/>
      </w:tblPr>
      <w:tblGrid>
        <w:gridCol w:w="9855"/>
      </w:tblGrid>
      <w:tr w:rsidR="00103DD8" w:rsidTr="00103DD8">
        <w:tc>
          <w:tcPr>
            <w:tcW w:w="9855" w:type="dxa"/>
          </w:tcPr>
          <w:p w:rsidR="00103DD8" w:rsidRDefault="00103DD8" w:rsidP="00103DD8">
            <w:pPr>
              <w:rPr>
                <w:lang w:eastAsia="x-none"/>
              </w:rPr>
            </w:pPr>
            <w:r w:rsidRPr="002C36C7">
              <w:rPr>
                <w:highlight w:val="green"/>
                <w:lang w:eastAsia="x-none"/>
              </w:rPr>
              <w:t>Agreement:</w:t>
            </w:r>
          </w:p>
          <w:p w:rsidR="00103DD8" w:rsidRDefault="00103DD8" w:rsidP="00103DD8">
            <w:pPr>
              <w:rPr>
                <w:rFonts w:eastAsia="Times New Roman"/>
                <w:lang w:eastAsia="zh-CN"/>
              </w:rPr>
            </w:pPr>
            <w:r>
              <w:t xml:space="preserve">UE can be configured to measure and </w:t>
            </w:r>
            <w:r>
              <w:rPr>
                <w:lang w:eastAsia="x-none"/>
              </w:rPr>
              <w:t xml:space="preserve">report up to [M] </w:t>
            </w:r>
            <w:r w:rsidRPr="00CD7AC8">
              <w:t>DL PRS RSTD</w:t>
            </w:r>
            <w:r>
              <w:t xml:space="preserve"> measurements with each measurement between a different pair of </w:t>
            </w:r>
            <w:r w:rsidRPr="00843C44">
              <w:rPr>
                <w:rFonts w:eastAsia="Times New Roman"/>
                <w:lang w:eastAsia="zh-CN"/>
              </w:rPr>
              <w:t>DL PRS resource</w:t>
            </w:r>
            <w:r>
              <w:rPr>
                <w:rFonts w:eastAsia="Times New Roman"/>
                <w:lang w:eastAsia="zh-CN"/>
              </w:rPr>
              <w:t xml:space="preserve">s or DL </w:t>
            </w:r>
            <w:r w:rsidRPr="00843C44">
              <w:rPr>
                <w:rFonts w:eastAsia="Times New Roman"/>
                <w:lang w:eastAsia="zh-CN"/>
              </w:rPr>
              <w:t>PRS resource set</w:t>
            </w:r>
            <w:r>
              <w:rPr>
                <w:rFonts w:eastAsia="Times New Roman"/>
                <w:lang w:eastAsia="zh-CN"/>
              </w:rPr>
              <w:t>s, and the M measurements</w:t>
            </w:r>
            <w:r w:rsidRPr="00843C44">
              <w:rPr>
                <w:rFonts w:eastAsia="Times New Roman"/>
                <w:lang w:eastAsia="zh-CN"/>
              </w:rPr>
              <w:t xml:space="preserve"> </w:t>
            </w:r>
            <w:r>
              <w:rPr>
                <w:rFonts w:eastAsia="Times New Roman"/>
                <w:lang w:eastAsia="zh-CN"/>
              </w:rPr>
              <w:t>being performed on</w:t>
            </w:r>
            <w:r w:rsidRPr="00843C44">
              <w:rPr>
                <w:rFonts w:eastAsia="Times New Roman"/>
                <w:lang w:eastAsia="zh-CN"/>
              </w:rPr>
              <w:t xml:space="preserve"> the same </w:t>
            </w:r>
            <w:r>
              <w:rPr>
                <w:rFonts w:eastAsia="Times New Roman"/>
                <w:lang w:eastAsia="zh-CN"/>
              </w:rPr>
              <w:lastRenderedPageBreak/>
              <w:t xml:space="preserve">pair </w:t>
            </w:r>
            <w:r w:rsidRPr="00843C44">
              <w:rPr>
                <w:rFonts w:eastAsia="Times New Roman"/>
                <w:lang w:eastAsia="zh-CN"/>
              </w:rPr>
              <w:t>of TRPs subject to UE capability</w:t>
            </w:r>
          </w:p>
          <w:p w:rsidR="00103DD8" w:rsidRDefault="00103DD8" w:rsidP="008A1BB7">
            <w:pPr>
              <w:numPr>
                <w:ilvl w:val="0"/>
                <w:numId w:val="57"/>
              </w:numPr>
              <w:spacing w:after="0"/>
              <w:rPr>
                <w:lang w:eastAsia="x-none"/>
              </w:rPr>
            </w:pPr>
            <w:r>
              <w:rPr>
                <w:lang w:eastAsia="x-none"/>
              </w:rPr>
              <w:t>All the RSTD measurements in a single report should have a single reference timing</w:t>
            </w:r>
          </w:p>
          <w:p w:rsidR="00103DD8" w:rsidRDefault="00103DD8" w:rsidP="008A1BB7">
            <w:pPr>
              <w:numPr>
                <w:ilvl w:val="0"/>
                <w:numId w:val="57"/>
              </w:numPr>
              <w:spacing w:after="0"/>
              <w:rPr>
                <w:lang w:eastAsia="x-none"/>
              </w:rPr>
            </w:pPr>
            <w:r>
              <w:rPr>
                <w:lang w:eastAsia="x-none"/>
              </w:rPr>
              <w:t>Note: Each RSTD measurement is between DL PRS Resources corresponding to different TRP IDs.</w:t>
            </w:r>
          </w:p>
          <w:p w:rsidR="00103DD8" w:rsidRDefault="00103DD8" w:rsidP="00C473DF">
            <w:pPr>
              <w:numPr>
                <w:ilvl w:val="0"/>
                <w:numId w:val="57"/>
              </w:numPr>
              <w:spacing w:after="0"/>
              <w:rPr>
                <w:lang w:eastAsia="x-none"/>
              </w:rPr>
            </w:pPr>
            <w:r>
              <w:rPr>
                <w:lang w:eastAsia="x-none"/>
              </w:rPr>
              <w:t>M=[3]</w:t>
            </w:r>
          </w:p>
          <w:p w:rsidR="00C473DF" w:rsidRDefault="00C473DF" w:rsidP="00C473DF">
            <w:pPr>
              <w:spacing w:after="0"/>
              <w:ind w:left="720"/>
              <w:rPr>
                <w:lang w:eastAsia="x-none"/>
              </w:rPr>
            </w:pPr>
          </w:p>
          <w:p w:rsidR="00C51E7A" w:rsidRDefault="00C51E7A" w:rsidP="00C51E7A">
            <w:pPr>
              <w:rPr>
                <w:lang w:eastAsia="x-none"/>
              </w:rPr>
            </w:pPr>
            <w:r w:rsidRPr="00564607">
              <w:rPr>
                <w:highlight w:val="green"/>
                <w:lang w:eastAsia="x-none"/>
              </w:rPr>
              <w:t>Agreement:</w:t>
            </w:r>
          </w:p>
          <w:p w:rsidR="00C51E7A" w:rsidRPr="00D86F88" w:rsidRDefault="00C51E7A" w:rsidP="00C51E7A">
            <w:pPr>
              <w:pStyle w:val="afb"/>
              <w:ind w:left="0"/>
            </w:pPr>
            <w:r>
              <w:t xml:space="preserve">UE can be configured to measure and report up to N (&gt; 1) </w:t>
            </w:r>
            <w:r w:rsidRPr="00CD7AC8">
              <w:t xml:space="preserve">DL PRS </w:t>
            </w:r>
            <w:r w:rsidRPr="00564607">
              <w:rPr>
                <w:lang w:eastAsia="zh-CN"/>
              </w:rPr>
              <w:t xml:space="preserve">RSRP </w:t>
            </w:r>
            <w:r>
              <w:t xml:space="preserve">measurements on </w:t>
            </w:r>
            <w:r w:rsidRPr="00564607">
              <w:rPr>
                <w:lang w:eastAsia="zh-CN"/>
              </w:rPr>
              <w:t xml:space="preserve">different DL PRS resources </w:t>
            </w:r>
            <w:r>
              <w:rPr>
                <w:lang w:eastAsia="zh-CN"/>
              </w:rPr>
              <w:t>from</w:t>
            </w:r>
            <w:r w:rsidRPr="00564607">
              <w:rPr>
                <w:lang w:eastAsia="zh-CN"/>
              </w:rPr>
              <w:t xml:space="preserve"> the same TRP</w:t>
            </w:r>
          </w:p>
          <w:p w:rsidR="00C51E7A" w:rsidRDefault="00C51E7A" w:rsidP="00C51E7A">
            <w:pPr>
              <w:pStyle w:val="afb"/>
              <w:numPr>
                <w:ilvl w:val="0"/>
                <w:numId w:val="54"/>
              </w:numPr>
              <w:tabs>
                <w:tab w:val="clear" w:pos="720"/>
              </w:tabs>
            </w:pPr>
            <w:r>
              <w:t>N=[3]</w:t>
            </w:r>
          </w:p>
          <w:p w:rsidR="00C51E7A" w:rsidRPr="00C473DF" w:rsidRDefault="00C51E7A" w:rsidP="00C473DF">
            <w:pPr>
              <w:spacing w:after="0"/>
              <w:ind w:left="720"/>
              <w:rPr>
                <w:lang w:eastAsia="x-none"/>
              </w:rPr>
            </w:pPr>
          </w:p>
        </w:tc>
      </w:tr>
    </w:tbl>
    <w:p w:rsidR="00103DD8" w:rsidRDefault="00103DD8" w:rsidP="00103DD8">
      <w:pPr>
        <w:rPr>
          <w:highlight w:val="yellow"/>
          <w:lang w:eastAsia="en-US"/>
        </w:rPr>
      </w:pPr>
    </w:p>
    <w:p w:rsidR="0072213D" w:rsidRDefault="0072213D" w:rsidP="0072213D">
      <w:pPr>
        <w:rPr>
          <w:lang w:eastAsia="en-US"/>
        </w:rPr>
      </w:pPr>
      <w:r>
        <w:rPr>
          <w:lang w:eastAsia="en-US"/>
        </w:rPr>
        <w:t xml:space="preserve">For </w:t>
      </w:r>
      <w:r w:rsidR="007003BF">
        <w:rPr>
          <w:lang w:eastAsia="en-US"/>
        </w:rPr>
        <w:t xml:space="preserve">the </w:t>
      </w:r>
      <w:r>
        <w:rPr>
          <w:lang w:eastAsia="en-US"/>
        </w:rPr>
        <w:t>above agreements, w</w:t>
      </w:r>
      <w:r w:rsidR="007003BF">
        <w:rPr>
          <w:lang w:eastAsia="en-US"/>
        </w:rPr>
        <w:t xml:space="preserve">e propose to remove the brackets for </w:t>
      </w:r>
      <w:r>
        <w:rPr>
          <w:lang w:eastAsia="en-US"/>
        </w:rPr>
        <w:t>M</w:t>
      </w:r>
      <w:proofErr w:type="gramStart"/>
      <w:r>
        <w:rPr>
          <w:lang w:eastAsia="en-US"/>
        </w:rPr>
        <w:t>=[</w:t>
      </w:r>
      <w:proofErr w:type="gramEnd"/>
      <w:r>
        <w:rPr>
          <w:lang w:eastAsia="en-US"/>
        </w:rPr>
        <w:t>3</w:t>
      </w:r>
      <w:r w:rsidR="006626CC">
        <w:rPr>
          <w:lang w:eastAsia="en-US"/>
        </w:rPr>
        <w:t>] and N=[3].</w:t>
      </w:r>
    </w:p>
    <w:p w:rsidR="0072213D" w:rsidRPr="00F83765" w:rsidRDefault="0072213D" w:rsidP="0072213D">
      <w:pPr>
        <w:spacing w:after="0"/>
        <w:rPr>
          <w:rFonts w:eastAsia="Times New Roman"/>
          <w:i/>
          <w:lang w:eastAsia="zh-CN"/>
        </w:rPr>
      </w:pPr>
      <w:bookmarkStart w:id="14" w:name="p14"/>
      <w:r w:rsidRPr="00F83765">
        <w:rPr>
          <w:b/>
          <w:i/>
        </w:rPr>
        <w:t xml:space="preserve">Proposal </w:t>
      </w:r>
      <w:r w:rsidR="004E3474">
        <w:rPr>
          <w:b/>
          <w:i/>
          <w:noProof/>
        </w:rPr>
        <w:t>14</w:t>
      </w:r>
      <w:r w:rsidRPr="00F83765">
        <w:rPr>
          <w:b/>
          <w:i/>
        </w:rPr>
        <w:t>:</w:t>
      </w:r>
      <w:r w:rsidRPr="00F83765">
        <w:rPr>
          <w:i/>
        </w:rPr>
        <w:t xml:space="preserve"> UE can be configured to measure and </w:t>
      </w:r>
      <w:r w:rsidRPr="00F83765">
        <w:rPr>
          <w:i/>
          <w:lang w:eastAsia="x-none"/>
        </w:rPr>
        <w:t xml:space="preserve">report up to </w:t>
      </w:r>
      <w:r w:rsidR="00CF6C4A" w:rsidRPr="00F83765">
        <w:rPr>
          <w:i/>
          <w:lang w:eastAsia="x-none"/>
        </w:rPr>
        <w:t>three</w:t>
      </w:r>
      <w:r w:rsidRPr="00F83765">
        <w:rPr>
          <w:i/>
          <w:color w:val="FF0000"/>
          <w:lang w:eastAsia="x-none"/>
        </w:rPr>
        <w:t xml:space="preserve"> </w:t>
      </w:r>
      <w:r w:rsidRPr="00F83765">
        <w:rPr>
          <w:i/>
        </w:rPr>
        <w:t xml:space="preserve">DL PRS RSTD measurements with each measurement between a different pair of </w:t>
      </w:r>
      <w:r w:rsidRPr="00F83765">
        <w:rPr>
          <w:rFonts w:eastAsia="Times New Roman"/>
          <w:i/>
          <w:lang w:eastAsia="zh-CN"/>
        </w:rPr>
        <w:t>DL PRS resources or DL PRS resource sets, and the M measurements being performed on the same pair of TRPs subject to UE capability</w:t>
      </w:r>
    </w:p>
    <w:p w:rsidR="0072213D" w:rsidRPr="00F83765" w:rsidRDefault="0072213D" w:rsidP="0072213D">
      <w:pPr>
        <w:numPr>
          <w:ilvl w:val="0"/>
          <w:numId w:val="57"/>
        </w:numPr>
        <w:spacing w:after="0"/>
        <w:rPr>
          <w:i/>
          <w:lang w:eastAsia="x-none"/>
        </w:rPr>
      </w:pPr>
      <w:r w:rsidRPr="00F83765">
        <w:rPr>
          <w:i/>
          <w:lang w:eastAsia="x-none"/>
        </w:rPr>
        <w:t>All the RSTD measurements in a single report should have a single reference timing</w:t>
      </w:r>
    </w:p>
    <w:p w:rsidR="0072213D" w:rsidRDefault="0072213D" w:rsidP="0072213D">
      <w:pPr>
        <w:numPr>
          <w:ilvl w:val="0"/>
          <w:numId w:val="57"/>
        </w:numPr>
        <w:spacing w:after="0"/>
        <w:rPr>
          <w:i/>
          <w:lang w:eastAsia="x-none"/>
        </w:rPr>
      </w:pPr>
      <w:r w:rsidRPr="00F83765">
        <w:rPr>
          <w:i/>
          <w:lang w:eastAsia="x-none"/>
        </w:rPr>
        <w:t>Note: Each RSTD measurement is between DL PRS Resources corresponding to different TRP IDs.</w:t>
      </w:r>
    </w:p>
    <w:p w:rsidR="00FE7CFB" w:rsidRPr="00F83765" w:rsidRDefault="00FE7CFB" w:rsidP="00FE7CFB">
      <w:pPr>
        <w:spacing w:after="0"/>
        <w:ind w:left="720"/>
        <w:rPr>
          <w:i/>
          <w:lang w:eastAsia="x-none"/>
        </w:rPr>
      </w:pPr>
    </w:p>
    <w:p w:rsidR="004213CB" w:rsidRPr="00FE7CFB" w:rsidRDefault="006626CC" w:rsidP="00FE7CFB">
      <w:pPr>
        <w:pStyle w:val="afb"/>
        <w:ind w:left="0"/>
        <w:rPr>
          <w:i/>
        </w:rPr>
      </w:pPr>
      <w:bookmarkStart w:id="15" w:name="p15"/>
      <w:bookmarkEnd w:id="14"/>
      <w:r w:rsidRPr="00F83765">
        <w:rPr>
          <w:b/>
          <w:i/>
        </w:rPr>
        <w:t xml:space="preserve">Proposal </w:t>
      </w:r>
      <w:r w:rsidR="004E3474">
        <w:rPr>
          <w:b/>
          <w:i/>
          <w:noProof/>
        </w:rPr>
        <w:t>15</w:t>
      </w:r>
      <w:r w:rsidRPr="00F83765">
        <w:rPr>
          <w:b/>
          <w:i/>
        </w:rPr>
        <w:t>:</w:t>
      </w:r>
      <w:r w:rsidRPr="00F83765">
        <w:rPr>
          <w:i/>
        </w:rPr>
        <w:t xml:space="preserve"> UE can be configured to measure and report up to </w:t>
      </w:r>
      <w:r w:rsidR="00CF6C4A" w:rsidRPr="00F83765">
        <w:rPr>
          <w:i/>
          <w:lang w:eastAsia="x-none"/>
        </w:rPr>
        <w:t>three</w:t>
      </w:r>
      <w:r w:rsidRPr="00F83765">
        <w:rPr>
          <w:i/>
        </w:rPr>
        <w:t xml:space="preserve"> DL PRS </w:t>
      </w:r>
      <w:r w:rsidRPr="00F83765">
        <w:rPr>
          <w:i/>
          <w:lang w:eastAsia="zh-CN"/>
        </w:rPr>
        <w:t xml:space="preserve">RSRP </w:t>
      </w:r>
      <w:r w:rsidRPr="00F83765">
        <w:rPr>
          <w:i/>
        </w:rPr>
        <w:t xml:space="preserve">measurements on </w:t>
      </w:r>
      <w:r w:rsidRPr="00F83765">
        <w:rPr>
          <w:i/>
          <w:lang w:eastAsia="zh-CN"/>
        </w:rPr>
        <w:t>different DL PRS resources from the same TRP</w:t>
      </w:r>
      <w:r w:rsidR="00B97E47" w:rsidRPr="00F83765">
        <w:rPr>
          <w:i/>
          <w:lang w:eastAsia="zh-CN"/>
        </w:rPr>
        <w:t>.</w:t>
      </w:r>
      <w:bookmarkEnd w:id="15"/>
    </w:p>
    <w:p w:rsidR="00093FA5" w:rsidRPr="00074FDF" w:rsidRDefault="00024A33" w:rsidP="00093FA5">
      <w:pPr>
        <w:pStyle w:val="10"/>
        <w:rPr>
          <w:lang w:val="en-US"/>
        </w:rPr>
      </w:pPr>
      <w:r w:rsidRPr="00074FDF">
        <w:t xml:space="preserve">Multipath </w:t>
      </w:r>
      <w:r w:rsidRPr="00074FDF">
        <w:rPr>
          <w:lang w:val="en-US"/>
        </w:rPr>
        <w:t>measurements</w:t>
      </w:r>
    </w:p>
    <w:p w:rsidR="00D76481" w:rsidRPr="00074FDF" w:rsidRDefault="00024A33" w:rsidP="00A0501A">
      <w:pPr>
        <w:rPr>
          <w:lang w:val="en-US" w:eastAsia="en-US"/>
        </w:rPr>
      </w:pPr>
      <w:r w:rsidRPr="00074FDF">
        <w:rPr>
          <w:lang w:val="en-US" w:eastAsia="en-US"/>
        </w:rPr>
        <w:t xml:space="preserve">Rel-14 LTE </w:t>
      </w:r>
      <w:r w:rsidR="00E6518C" w:rsidRPr="00074FDF">
        <w:rPr>
          <w:lang w:val="en-US" w:eastAsia="en-US"/>
        </w:rPr>
        <w:t>OTDOA</w:t>
      </w:r>
      <w:r w:rsidRPr="00074FDF">
        <w:rPr>
          <w:lang w:val="en-US" w:eastAsia="en-US"/>
        </w:rPr>
        <w:t xml:space="preserve"> supports the network to request the UE to report </w:t>
      </w:r>
      <w:r w:rsidRPr="00074FDF">
        <w:rPr>
          <w:snapToGrid w:val="0"/>
          <w:lang w:eastAsia="zh-CN"/>
        </w:rPr>
        <w:t xml:space="preserve">multipath </w:t>
      </w:r>
      <w:r w:rsidRPr="00074FDF">
        <w:rPr>
          <w:lang w:val="en-US" w:eastAsia="en-US"/>
        </w:rPr>
        <w:t xml:space="preserve">RSTD measurements </w:t>
      </w:r>
      <w:r w:rsidR="00D76481" w:rsidRPr="00074FDF">
        <w:rPr>
          <w:lang w:val="en-US" w:eastAsia="en-US"/>
        </w:rPr>
        <w:t>(</w:t>
      </w:r>
      <w:r w:rsidR="00D76481" w:rsidRPr="00074FDF">
        <w:rPr>
          <w:snapToGrid w:val="0"/>
          <w:lang w:eastAsia="zh-CN"/>
        </w:rPr>
        <w:t>multipath</w:t>
      </w:r>
      <w:r w:rsidR="00D76481" w:rsidRPr="00074FDF">
        <w:rPr>
          <w:lang w:val="en-US" w:eastAsia="en-US"/>
        </w:rPr>
        <w:t xml:space="preserve">RSTD) </w:t>
      </w:r>
      <w:r w:rsidRPr="00074FDF">
        <w:rPr>
          <w:lang w:val="en-US" w:eastAsia="en-US"/>
        </w:rPr>
        <w:t xml:space="preserve">and the UE to report the </w:t>
      </w:r>
      <w:r w:rsidR="00D76481" w:rsidRPr="00074FDF">
        <w:rPr>
          <w:lang w:val="en-US" w:eastAsia="en-US"/>
        </w:rPr>
        <w:t xml:space="preserve">up to 2 </w:t>
      </w:r>
      <w:r w:rsidRPr="00074FDF">
        <w:rPr>
          <w:snapToGrid w:val="0"/>
          <w:lang w:eastAsia="zh-CN"/>
        </w:rPr>
        <w:t xml:space="preserve">multipath </w:t>
      </w:r>
      <w:r w:rsidRPr="00074FDF">
        <w:rPr>
          <w:lang w:val="en-US" w:eastAsia="en-US"/>
        </w:rPr>
        <w:t xml:space="preserve">RSTD measurements according to the request. </w:t>
      </w:r>
      <w:r w:rsidR="00D76481" w:rsidRPr="00074FDF">
        <w:rPr>
          <w:lang w:val="en-US" w:eastAsia="en-US"/>
        </w:rPr>
        <w:t xml:space="preserve">The </w:t>
      </w:r>
      <w:r w:rsidR="00E91B76" w:rsidRPr="00074FDF">
        <w:rPr>
          <w:lang w:val="en-US" w:eastAsia="en-US"/>
        </w:rPr>
        <w:t xml:space="preserve">reported </w:t>
      </w:r>
      <w:r w:rsidR="00D76481" w:rsidRPr="00074FDF">
        <w:rPr>
          <w:lang w:val="en-US" w:eastAsia="en-US"/>
        </w:rPr>
        <w:t>multipath information for both the reference cell and the n</w:t>
      </w:r>
      <w:r w:rsidR="00E91B76" w:rsidRPr="00074FDF">
        <w:rPr>
          <w:lang w:val="en-US" w:eastAsia="en-US"/>
        </w:rPr>
        <w:t>eighboring cell:</w:t>
      </w:r>
    </w:p>
    <w:p w:rsidR="005C2EAD" w:rsidRPr="00074FDF" w:rsidRDefault="00D76481" w:rsidP="008A1BB7">
      <w:pPr>
        <w:pStyle w:val="TAL"/>
        <w:keepNext w:val="0"/>
        <w:keepLines w:val="0"/>
        <w:widowControl w:val="0"/>
        <w:numPr>
          <w:ilvl w:val="0"/>
          <w:numId w:val="51"/>
        </w:numPr>
        <w:rPr>
          <w:snapToGrid w:val="0"/>
        </w:rPr>
      </w:pPr>
      <w:proofErr w:type="spellStart"/>
      <w:proofErr w:type="gramStart"/>
      <w:r w:rsidRPr="00074FDF">
        <w:rPr>
          <w:b/>
          <w:i/>
          <w:snapToGrid w:val="0"/>
        </w:rPr>
        <w:t>additionalPathsRef</w:t>
      </w:r>
      <w:proofErr w:type="spellEnd"/>
      <w:proofErr w:type="gramEnd"/>
      <w:r w:rsidR="00E91B76" w:rsidRPr="00074FDF">
        <w:rPr>
          <w:b/>
          <w:i/>
          <w:snapToGrid w:val="0"/>
        </w:rPr>
        <w:t xml:space="preserve">. </w:t>
      </w:r>
      <w:r w:rsidRPr="00074FDF">
        <w:rPr>
          <w:snapToGrid w:val="0"/>
        </w:rPr>
        <w:t xml:space="preserve">This field specifies one or more additional detected path timing values for the RSTD reference cell, relative to the path </w:t>
      </w:r>
      <w:r w:rsidR="004A7D76">
        <w:rPr>
          <w:snapToGrid w:val="0"/>
        </w:rPr>
        <w:t>timing used for determining the RSTD</w:t>
      </w:r>
      <w:r w:rsidRPr="00074FDF">
        <w:rPr>
          <w:snapToGrid w:val="0"/>
        </w:rPr>
        <w:t xml:space="preserve"> value. If this field was requested but is not included, it means the UE did not detect any additional path timing values.</w:t>
      </w:r>
    </w:p>
    <w:p w:rsidR="00D76481" w:rsidRPr="00074FDF" w:rsidRDefault="00D76481" w:rsidP="008A1BB7">
      <w:pPr>
        <w:pStyle w:val="TAL"/>
        <w:widowControl w:val="0"/>
        <w:numPr>
          <w:ilvl w:val="0"/>
          <w:numId w:val="51"/>
        </w:numPr>
        <w:rPr>
          <w:lang w:val="en-US" w:eastAsia="en-US"/>
        </w:rPr>
      </w:pPr>
      <w:proofErr w:type="spellStart"/>
      <w:proofErr w:type="gramStart"/>
      <w:r w:rsidRPr="00074FDF">
        <w:rPr>
          <w:b/>
          <w:i/>
          <w:snapToGrid w:val="0"/>
        </w:rPr>
        <w:t>additionalPathsNeighbour</w:t>
      </w:r>
      <w:proofErr w:type="spellEnd"/>
      <w:proofErr w:type="gramEnd"/>
      <w:r w:rsidR="00E91B76" w:rsidRPr="00074FDF">
        <w:rPr>
          <w:b/>
          <w:i/>
          <w:snapToGrid w:val="0"/>
        </w:rPr>
        <w:t xml:space="preserve">. </w:t>
      </w:r>
      <w:r w:rsidRPr="00074FDF">
        <w:rPr>
          <w:snapToGrid w:val="0"/>
        </w:rPr>
        <w:t xml:space="preserve">This field specifies one or more additional detected path timing values for the </w:t>
      </w:r>
      <w:proofErr w:type="spellStart"/>
      <w:r w:rsidRPr="00074FDF">
        <w:rPr>
          <w:snapToGrid w:val="0"/>
        </w:rPr>
        <w:t>neighbor</w:t>
      </w:r>
      <w:proofErr w:type="spellEnd"/>
      <w:r w:rsidRPr="00074FDF">
        <w:rPr>
          <w:snapToGrid w:val="0"/>
        </w:rPr>
        <w:t xml:space="preserve"> cell, relative to the path timing used for determining the </w:t>
      </w:r>
      <w:r w:rsidR="004A7D76">
        <w:rPr>
          <w:snapToGrid w:val="0"/>
        </w:rPr>
        <w:t>RSTD</w:t>
      </w:r>
      <w:r w:rsidR="004A7D76" w:rsidRPr="00074FDF">
        <w:rPr>
          <w:snapToGrid w:val="0"/>
        </w:rPr>
        <w:t xml:space="preserve"> </w:t>
      </w:r>
      <w:r w:rsidRPr="00074FDF">
        <w:rPr>
          <w:snapToGrid w:val="0"/>
        </w:rPr>
        <w:t>value. If this field was requested but is not included, it means the UE did not detect any additional path timing values.</w:t>
      </w:r>
    </w:p>
    <w:p w:rsidR="00E91B76" w:rsidRDefault="00E91B76" w:rsidP="005C2EAD">
      <w:pPr>
        <w:rPr>
          <w:snapToGrid w:val="0"/>
        </w:rPr>
      </w:pPr>
    </w:p>
    <w:p w:rsidR="002B6CB6" w:rsidRDefault="002B6CB6" w:rsidP="005C2EAD">
      <w:pPr>
        <w:rPr>
          <w:snapToGrid w:val="0"/>
        </w:rPr>
      </w:pPr>
      <w:r>
        <w:rPr>
          <w:snapToGrid w:val="0"/>
        </w:rPr>
        <w:t xml:space="preserve">Similar </w:t>
      </w:r>
      <w:r w:rsidR="00172071">
        <w:rPr>
          <w:snapToGrid w:val="0"/>
        </w:rPr>
        <w:t>to</w:t>
      </w:r>
      <w:r>
        <w:rPr>
          <w:snapToGrid w:val="0"/>
        </w:rPr>
        <w:t xml:space="preserve"> LTE OTDOA, we suggest supporting multipath reporting for UE</w:t>
      </w:r>
      <w:r w:rsidR="00AF43F7">
        <w:rPr>
          <w:snapToGrid w:val="0"/>
        </w:rPr>
        <w:t xml:space="preserve"> </w:t>
      </w:r>
      <w:r w:rsidR="00AF43F7" w:rsidRPr="00EE616E">
        <w:t>RSTD and</w:t>
      </w:r>
      <w:r w:rsidR="00AF43F7">
        <w:rPr>
          <w:i/>
        </w:rPr>
        <w:t xml:space="preserve"> g</w:t>
      </w:r>
      <w:r>
        <w:rPr>
          <w:snapToGrid w:val="0"/>
        </w:rPr>
        <w:t xml:space="preserve">NB </w:t>
      </w:r>
      <w:r w:rsidR="00AF43F7">
        <w:rPr>
          <w:snapToGrid w:val="0"/>
        </w:rPr>
        <w:t xml:space="preserve">UL RTOA </w:t>
      </w:r>
      <w:r>
        <w:rPr>
          <w:snapToGrid w:val="0"/>
        </w:rPr>
        <w:t>measurements</w:t>
      </w:r>
      <w:r w:rsidR="00AF43F7">
        <w:rPr>
          <w:snapToGrid w:val="0"/>
        </w:rPr>
        <w:t xml:space="preserve"> for NR positioning</w:t>
      </w:r>
      <w:r>
        <w:rPr>
          <w:snapToGrid w:val="0"/>
        </w:rPr>
        <w:t xml:space="preserve">. </w:t>
      </w:r>
    </w:p>
    <w:p w:rsidR="00CE06ED" w:rsidRDefault="002B6CB6" w:rsidP="005C2EAD">
      <w:pPr>
        <w:rPr>
          <w:snapToGrid w:val="0"/>
        </w:rPr>
      </w:pPr>
      <w:bookmarkStart w:id="16" w:name="p16"/>
      <w:r w:rsidRPr="00C074CB">
        <w:rPr>
          <w:b/>
          <w:i/>
        </w:rPr>
        <w:t xml:space="preserve">Proposal </w:t>
      </w:r>
      <w:r w:rsidR="004E3474">
        <w:rPr>
          <w:b/>
          <w:i/>
          <w:noProof/>
        </w:rPr>
        <w:t>16</w:t>
      </w:r>
      <w:r w:rsidRPr="00C074CB">
        <w:rPr>
          <w:b/>
          <w:i/>
        </w:rPr>
        <w:t>:</w:t>
      </w:r>
      <w:r w:rsidRPr="00C074CB">
        <w:rPr>
          <w:i/>
        </w:rPr>
        <w:t xml:space="preserve"> </w:t>
      </w:r>
      <w:r w:rsidR="00E74224">
        <w:rPr>
          <w:b/>
          <w:i/>
        </w:rPr>
        <w:t xml:space="preserve"> </w:t>
      </w:r>
      <w:r w:rsidR="00E74224" w:rsidRPr="00CE06ED">
        <w:rPr>
          <w:i/>
        </w:rPr>
        <w:t>UE should support reporting up to 2 additional paths for RSTD measurements</w:t>
      </w:r>
      <w:r w:rsidR="00CE06ED" w:rsidRPr="00CE06ED">
        <w:rPr>
          <w:i/>
        </w:rPr>
        <w:t xml:space="preserve"> if UE detects </w:t>
      </w:r>
      <w:r w:rsidR="00EE616E">
        <w:rPr>
          <w:i/>
        </w:rPr>
        <w:t xml:space="preserve">the </w:t>
      </w:r>
      <w:r w:rsidR="00CE06ED" w:rsidRPr="00CE06ED">
        <w:rPr>
          <w:i/>
        </w:rPr>
        <w:t>additional path(s)</w:t>
      </w:r>
      <w:r w:rsidR="00361E31">
        <w:rPr>
          <w:i/>
        </w:rPr>
        <w:t xml:space="preserve"> in addition to the first path</w:t>
      </w:r>
      <w:r w:rsidR="00CE06ED" w:rsidRPr="00CE06ED">
        <w:rPr>
          <w:i/>
        </w:rPr>
        <w:t xml:space="preserve">. The </w:t>
      </w:r>
      <w:r w:rsidR="00CE06ED" w:rsidRPr="00CE06ED">
        <w:rPr>
          <w:i/>
          <w:snapToGrid w:val="0"/>
        </w:rPr>
        <w:t xml:space="preserve">additional detected path timing values are relative to the </w:t>
      </w:r>
      <w:r w:rsidR="00361E31">
        <w:rPr>
          <w:i/>
          <w:snapToGrid w:val="0"/>
        </w:rPr>
        <w:t>TOA</w:t>
      </w:r>
      <w:r w:rsidR="0084172C">
        <w:rPr>
          <w:i/>
          <w:snapToGrid w:val="0"/>
        </w:rPr>
        <w:t>s</w:t>
      </w:r>
      <w:r w:rsidR="00361E31">
        <w:rPr>
          <w:i/>
          <w:snapToGrid w:val="0"/>
        </w:rPr>
        <w:t xml:space="preserve"> </w:t>
      </w:r>
      <w:r w:rsidR="0084172C">
        <w:rPr>
          <w:i/>
          <w:snapToGrid w:val="0"/>
        </w:rPr>
        <w:t>of the first paths</w:t>
      </w:r>
      <w:r w:rsidR="00CE06ED" w:rsidRPr="00CE06ED">
        <w:rPr>
          <w:i/>
          <w:snapToGrid w:val="0"/>
        </w:rPr>
        <w:t xml:space="preserve"> for determining the </w:t>
      </w:r>
      <w:r w:rsidR="003A631F">
        <w:rPr>
          <w:i/>
          <w:snapToGrid w:val="0"/>
        </w:rPr>
        <w:t>RSTD</w:t>
      </w:r>
      <w:r w:rsidR="00CE06ED" w:rsidRPr="00CE06ED">
        <w:rPr>
          <w:i/>
          <w:snapToGrid w:val="0"/>
        </w:rPr>
        <w:t xml:space="preserve"> value</w:t>
      </w:r>
      <w:r w:rsidR="00CE06ED">
        <w:rPr>
          <w:snapToGrid w:val="0"/>
        </w:rPr>
        <w:t>.</w:t>
      </w:r>
      <w:r w:rsidR="00CE06ED" w:rsidRPr="00E91B76">
        <w:rPr>
          <w:snapToGrid w:val="0"/>
        </w:rPr>
        <w:t xml:space="preserve"> </w:t>
      </w:r>
    </w:p>
    <w:p w:rsidR="00CE06ED" w:rsidRPr="002A27EE" w:rsidRDefault="00CE06ED" w:rsidP="00CE06ED">
      <w:pPr>
        <w:rPr>
          <w:i/>
          <w:snapToGrid w:val="0"/>
        </w:rPr>
      </w:pPr>
      <w:bookmarkStart w:id="17" w:name="p17"/>
      <w:bookmarkEnd w:id="16"/>
      <w:r w:rsidRPr="00C074CB">
        <w:rPr>
          <w:b/>
          <w:i/>
        </w:rPr>
        <w:t xml:space="preserve">Proposal </w:t>
      </w:r>
      <w:r w:rsidR="004E3474">
        <w:rPr>
          <w:b/>
          <w:i/>
          <w:noProof/>
        </w:rPr>
        <w:t>17</w:t>
      </w:r>
      <w:r w:rsidRPr="00C074CB">
        <w:rPr>
          <w:b/>
          <w:i/>
        </w:rPr>
        <w:t>:</w:t>
      </w:r>
      <w:r w:rsidRPr="00C074CB">
        <w:rPr>
          <w:i/>
        </w:rPr>
        <w:t xml:space="preserve"> </w:t>
      </w:r>
      <w:r>
        <w:rPr>
          <w:b/>
          <w:i/>
        </w:rPr>
        <w:t xml:space="preserve"> </w:t>
      </w:r>
      <w:r w:rsidR="00AF43F7">
        <w:rPr>
          <w:i/>
        </w:rPr>
        <w:t>gNB</w:t>
      </w:r>
      <w:r w:rsidRPr="00CE06ED">
        <w:rPr>
          <w:i/>
        </w:rPr>
        <w:t xml:space="preserve"> should support reporting up to 2 additional paths for </w:t>
      </w:r>
      <w:r w:rsidR="00AF43F7">
        <w:rPr>
          <w:i/>
        </w:rPr>
        <w:t>g</w:t>
      </w:r>
      <w:r w:rsidR="00AF43F7">
        <w:rPr>
          <w:snapToGrid w:val="0"/>
        </w:rPr>
        <w:t xml:space="preserve">NB UL RTOA </w:t>
      </w:r>
      <w:r w:rsidRPr="00CE06ED">
        <w:rPr>
          <w:i/>
        </w:rPr>
        <w:t xml:space="preserve">measurements if </w:t>
      </w:r>
      <w:r w:rsidR="00AF43F7">
        <w:rPr>
          <w:i/>
        </w:rPr>
        <w:t>g</w:t>
      </w:r>
      <w:r w:rsidR="00AF43F7">
        <w:rPr>
          <w:snapToGrid w:val="0"/>
        </w:rPr>
        <w:t xml:space="preserve">NB </w:t>
      </w:r>
      <w:r w:rsidRPr="00CE06ED">
        <w:rPr>
          <w:i/>
        </w:rPr>
        <w:t xml:space="preserve">detects additional path(s). The </w:t>
      </w:r>
      <w:r w:rsidRPr="00CE06ED">
        <w:rPr>
          <w:i/>
          <w:snapToGrid w:val="0"/>
        </w:rPr>
        <w:t xml:space="preserve">additional detected path timing values are relative to the </w:t>
      </w:r>
      <w:r w:rsidR="0084172C">
        <w:rPr>
          <w:i/>
          <w:snapToGrid w:val="0"/>
        </w:rPr>
        <w:t>TOA of the first path that is</w:t>
      </w:r>
      <w:r w:rsidRPr="00CE06ED">
        <w:rPr>
          <w:i/>
          <w:snapToGrid w:val="0"/>
        </w:rPr>
        <w:t xml:space="preserve"> used for determining the </w:t>
      </w:r>
      <w:r w:rsidR="00AF43F7" w:rsidRPr="002A27EE">
        <w:rPr>
          <w:i/>
        </w:rPr>
        <w:t>g</w:t>
      </w:r>
      <w:r w:rsidR="00AF43F7" w:rsidRPr="002A27EE">
        <w:rPr>
          <w:i/>
          <w:snapToGrid w:val="0"/>
        </w:rPr>
        <w:t xml:space="preserve">NB UL RTOA </w:t>
      </w:r>
      <w:r w:rsidRPr="002A27EE">
        <w:rPr>
          <w:i/>
          <w:snapToGrid w:val="0"/>
        </w:rPr>
        <w:t>value.</w:t>
      </w:r>
    </w:p>
    <w:bookmarkEnd w:id="17"/>
    <w:p w:rsidR="00770F7C" w:rsidRDefault="00770F7C" w:rsidP="00CE06ED">
      <w:pPr>
        <w:rPr>
          <w:snapToGrid w:val="0"/>
        </w:rPr>
      </w:pPr>
    </w:p>
    <w:p w:rsidR="00CF7638" w:rsidRPr="00270460" w:rsidRDefault="00CF7638" w:rsidP="00270460">
      <w:pPr>
        <w:pStyle w:val="10"/>
        <w:rPr>
          <w:lang w:val="en-US"/>
        </w:rPr>
      </w:pPr>
      <w:r w:rsidRPr="00270460">
        <w:rPr>
          <w:lang w:val="en-US"/>
        </w:rPr>
        <w:t>Conclusion</w:t>
      </w:r>
    </w:p>
    <w:p w:rsidR="006C4F39" w:rsidRDefault="000F2A29" w:rsidP="00E970F3">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921E4F">
        <w:t xml:space="preserve">UE and </w:t>
      </w:r>
      <w:r w:rsidR="00921E4F" w:rsidRPr="006B2146">
        <w:t>gNB measurements</w:t>
      </w:r>
      <w:r w:rsidR="00921E4F">
        <w:t xml:space="preserve"> </w:t>
      </w:r>
      <w:r w:rsidR="00921E4F">
        <w:rPr>
          <w:rFonts w:eastAsiaTheme="minorEastAsia"/>
          <w:lang w:eastAsia="zh-CN"/>
        </w:rPr>
        <w:t>for N</w:t>
      </w:r>
      <w:r w:rsidR="00921E4F" w:rsidRPr="008C3404">
        <w:rPr>
          <w:rFonts w:eastAsia="宋体"/>
          <w:noProof/>
          <w:lang w:eastAsia="zh-CN"/>
        </w:rPr>
        <w:t>R positioning</w:t>
      </w:r>
      <w:r w:rsidR="0071307E">
        <w:rPr>
          <w:lang w:val="en-US" w:eastAsia="ko-KR"/>
        </w:rPr>
        <w:t>, and made the following proposals:</w:t>
      </w:r>
    </w:p>
    <w:p w:rsidR="004E3474" w:rsidRDefault="004E3474" w:rsidP="001B6F68">
      <w:pPr>
        <w:rPr>
          <w:i/>
          <w:noProof/>
        </w:rPr>
      </w:pPr>
      <w:r w:rsidRPr="00553256">
        <w:rPr>
          <w:b/>
          <w:i/>
        </w:rPr>
        <w:t xml:space="preserve">Proposal </w:t>
      </w:r>
      <w:r>
        <w:rPr>
          <w:b/>
          <w:i/>
          <w:noProof/>
        </w:rPr>
        <w:t>1</w:t>
      </w:r>
      <w:r w:rsidRPr="003F1ED9">
        <w:rPr>
          <w:b/>
          <w:i/>
        </w:rPr>
        <w:t xml:space="preserve">: </w:t>
      </w:r>
      <w:r>
        <w:rPr>
          <w:i/>
        </w:rPr>
        <w:t>Given that</w:t>
      </w:r>
      <w:r w:rsidRPr="00E63C2D">
        <w:rPr>
          <w:i/>
        </w:rPr>
        <w:t xml:space="preserve"> </w:t>
      </w:r>
      <w:r>
        <w:rPr>
          <w:i/>
          <w:noProof/>
        </w:rPr>
        <w:t xml:space="preserve">SS-RSRPB is not included as an RRM measurement in Rel-15, the </w:t>
      </w:r>
      <w:r w:rsidRPr="00585E56">
        <w:rPr>
          <w:i/>
          <w:noProof/>
        </w:rPr>
        <w:t xml:space="preserve">list of UE RRM </w:t>
      </w:r>
      <w:r>
        <w:rPr>
          <w:i/>
          <w:noProof/>
        </w:rPr>
        <w:t>measurements</w:t>
      </w:r>
      <w:r w:rsidRPr="00585E56">
        <w:rPr>
          <w:i/>
          <w:noProof/>
        </w:rPr>
        <w:t xml:space="preserve"> for E-CID</w:t>
      </w:r>
      <w:r>
        <w:rPr>
          <w:i/>
          <w:noProof/>
        </w:rPr>
        <w:t xml:space="preserve"> should be updated by removing the </w:t>
      </w:r>
      <w:r w:rsidRPr="00585E56">
        <w:rPr>
          <w:i/>
          <w:noProof/>
        </w:rPr>
        <w:t>SS-RSRPB</w:t>
      </w:r>
      <w:r>
        <w:rPr>
          <w:i/>
          <w:noProof/>
        </w:rPr>
        <w:t xml:space="preserve"> </w:t>
      </w:r>
      <w:r w:rsidRPr="00585E56">
        <w:rPr>
          <w:i/>
          <w:noProof/>
        </w:rPr>
        <w:t>measurem</w:t>
      </w:r>
      <w:r>
        <w:rPr>
          <w:i/>
          <w:noProof/>
        </w:rPr>
        <w:t xml:space="preserve">ent, and inform RAN2 the updated </w:t>
      </w:r>
      <w:r w:rsidRPr="00585E56">
        <w:rPr>
          <w:i/>
          <w:noProof/>
        </w:rPr>
        <w:t>list</w:t>
      </w:r>
      <w:r>
        <w:rPr>
          <w:i/>
          <w:noProof/>
        </w:rPr>
        <w:t>.</w:t>
      </w:r>
    </w:p>
    <w:p w:rsidR="00CD054B" w:rsidRDefault="00CD054B" w:rsidP="005D4763">
      <w:pPr>
        <w:rPr>
          <w:lang w:val="en-US" w:eastAsia="ko-KR"/>
        </w:rPr>
      </w:pPr>
    </w:p>
    <w:p w:rsidR="004E3474" w:rsidRDefault="004E3474" w:rsidP="005D4763">
      <w:pPr>
        <w:rPr>
          <w:i/>
          <w:lang w:eastAsia="en-US"/>
        </w:rPr>
      </w:pPr>
      <w:r>
        <w:rPr>
          <w:b/>
          <w:i/>
        </w:rPr>
        <w:lastRenderedPageBreak/>
        <w:t>Proposal</w:t>
      </w:r>
      <w:r w:rsidRPr="00553256">
        <w:rPr>
          <w:b/>
          <w:i/>
        </w:rPr>
        <w:t xml:space="preserve"> </w:t>
      </w:r>
      <w:r>
        <w:rPr>
          <w:b/>
          <w:i/>
          <w:noProof/>
        </w:rPr>
        <w:t>2</w:t>
      </w:r>
      <w:r w:rsidRPr="003F1ED9">
        <w:rPr>
          <w:b/>
          <w:i/>
        </w:rPr>
        <w:t xml:space="preserve">: </w:t>
      </w:r>
      <w:r w:rsidRPr="001F1CF8">
        <w:rPr>
          <w:i/>
        </w:rPr>
        <w:t>For Rel-16, there is no need to report SRS for positioning resource/resource set ID corresponding to a UE Rx-</w:t>
      </w:r>
      <w:proofErr w:type="spellStart"/>
      <w:r w:rsidRPr="001F1CF8">
        <w:rPr>
          <w:i/>
        </w:rPr>
        <w:t>Tx</w:t>
      </w:r>
      <w:proofErr w:type="spellEnd"/>
      <w:r w:rsidRPr="001F1CF8">
        <w:rPr>
          <w:i/>
        </w:rPr>
        <w:t xml:space="preserve"> time difference measurement</w:t>
      </w:r>
      <w:r>
        <w:rPr>
          <w:i/>
          <w:noProof/>
        </w:rPr>
        <w:t xml:space="preserve"> due to the </w:t>
      </w:r>
      <w:r w:rsidRPr="00A94B68">
        <w:rPr>
          <w:i/>
          <w:lang w:eastAsia="en-US"/>
        </w:rPr>
        <w:t xml:space="preserve">support of transmitting SRS in multiple UL carriers for NR positioning is </w:t>
      </w:r>
      <w:r>
        <w:rPr>
          <w:i/>
          <w:lang w:eastAsia="en-US"/>
        </w:rPr>
        <w:t>so far not discussed in Rel-16.</w:t>
      </w:r>
    </w:p>
    <w:p w:rsidR="004E3474" w:rsidRPr="005B3471" w:rsidRDefault="004E3474" w:rsidP="00EE048C">
      <w:pPr>
        <w:rPr>
          <w:i/>
          <w:noProof/>
        </w:rPr>
      </w:pPr>
      <w:r w:rsidRPr="008D077B">
        <w:rPr>
          <w:b/>
          <w:i/>
        </w:rPr>
        <w:t xml:space="preserve">Proposal </w:t>
      </w:r>
      <w:r>
        <w:rPr>
          <w:b/>
          <w:i/>
          <w:noProof/>
        </w:rPr>
        <w:t>3</w:t>
      </w:r>
      <w:r w:rsidRPr="008D077B">
        <w:rPr>
          <w:b/>
          <w:i/>
        </w:rPr>
        <w:t xml:space="preserve">: </w:t>
      </w:r>
      <w:r w:rsidRPr="005B3471">
        <w:rPr>
          <w:i/>
          <w:lang w:eastAsia="en-US"/>
        </w:rPr>
        <w:t xml:space="preserve">.Add the clarification of the definition of the </w:t>
      </w:r>
      <w:proofErr w:type="spellStart"/>
      <w:r w:rsidRPr="005B3471">
        <w:rPr>
          <w:i/>
          <w:lang w:eastAsia="en-US"/>
        </w:rPr>
        <w:t>AoA</w:t>
      </w:r>
      <w:proofErr w:type="spellEnd"/>
      <w:r w:rsidRPr="005B3471">
        <w:rPr>
          <w:i/>
          <w:lang w:eastAsia="en-US"/>
        </w:rPr>
        <w:t xml:space="preserve"> (ϕ) and </w:t>
      </w:r>
      <w:proofErr w:type="spellStart"/>
      <w:r w:rsidRPr="005B3471">
        <w:rPr>
          <w:i/>
          <w:lang w:eastAsia="en-US"/>
        </w:rPr>
        <w:t>ZoA</w:t>
      </w:r>
      <w:proofErr w:type="spellEnd"/>
      <w:r w:rsidRPr="005B3471">
        <w:rPr>
          <w:i/>
          <w:lang w:eastAsia="en-US"/>
        </w:rPr>
        <w:t xml:space="preserve"> (θ) in LCS as follows:</w:t>
      </w:r>
    </w:p>
    <w:p w:rsidR="004E3474" w:rsidRPr="005B3471" w:rsidRDefault="004E3474" w:rsidP="008D077B">
      <w:pPr>
        <w:numPr>
          <w:ilvl w:val="0"/>
          <w:numId w:val="52"/>
        </w:numPr>
        <w:spacing w:after="0"/>
        <w:rPr>
          <w:i/>
          <w:lang w:eastAsia="x-none"/>
        </w:rPr>
      </w:pPr>
      <w:proofErr w:type="spellStart"/>
      <w:r w:rsidRPr="005B3471">
        <w:rPr>
          <w:i/>
          <w:lang w:eastAsia="x-none"/>
        </w:rPr>
        <w:t>AoA</w:t>
      </w:r>
      <w:proofErr w:type="spellEnd"/>
      <w:r w:rsidRPr="005B3471">
        <w:rPr>
          <w:i/>
          <w:lang w:eastAsia="x-none"/>
        </w:rPr>
        <w:t xml:space="preserve"> (</w:t>
      </w:r>
      <m:oMath>
        <m:r>
          <m:rPr>
            <m:sty m:val="p"/>
          </m:rPr>
          <w:rPr>
            <w:rFonts w:ascii="Cambria Math" w:hAnsi="Cambria Math"/>
          </w:rPr>
          <m:t>ϕ</m:t>
        </m:r>
      </m:oMath>
      <w:r w:rsidRPr="005B3471">
        <w:rPr>
          <w:i/>
          <w:lang w:eastAsia="x-none"/>
        </w:rPr>
        <w:t>) and ZoA (</w:t>
      </w:r>
      <m:oMath>
        <m:r>
          <m:rPr>
            <m:sty m:val="p"/>
          </m:rPr>
          <w:rPr>
            <w:rFonts w:ascii="Cambria Math" w:hAnsi="Cambria Math"/>
          </w:rPr>
          <m:t>θ</m:t>
        </m:r>
      </m:oMath>
      <w:r w:rsidRPr="005B3471">
        <w:rPr>
          <w:i/>
          <w:lang w:eastAsia="x-none"/>
        </w:rPr>
        <w:t>) define the estimated angles of a user with respect to a reference direction which are determined at the TRP antenna for an UL channel corresponding to this UE.</w:t>
      </w:r>
    </w:p>
    <w:p w:rsidR="004E3474" w:rsidRPr="005B3471" w:rsidRDefault="004E3474" w:rsidP="008D077B">
      <w:pPr>
        <w:spacing w:after="0"/>
        <w:rPr>
          <w:i/>
        </w:rPr>
      </w:pPr>
    </w:p>
    <w:p w:rsidR="004E3474" w:rsidRPr="005B3471" w:rsidRDefault="004E3474" w:rsidP="008D077B">
      <w:pPr>
        <w:numPr>
          <w:ilvl w:val="0"/>
          <w:numId w:val="52"/>
        </w:numPr>
        <w:spacing w:after="0"/>
        <w:rPr>
          <w:i/>
          <w:lang w:eastAsia="x-none"/>
        </w:rPr>
      </w:pPr>
      <w:r w:rsidRPr="005B3471">
        <w:rPr>
          <w:i/>
          <w:lang w:eastAsia="x-none"/>
        </w:rPr>
        <w:t xml:space="preserve">The reference directions can be defined according to either one of the following options (both options are supported in specifications) </w:t>
      </w:r>
    </w:p>
    <w:p w:rsidR="004E3474" w:rsidRPr="005B3471" w:rsidRDefault="004E3474" w:rsidP="008D077B">
      <w:pPr>
        <w:pStyle w:val="afb"/>
        <w:ind w:left="800"/>
        <w:rPr>
          <w:i/>
          <w:szCs w:val="20"/>
        </w:rPr>
      </w:pPr>
    </w:p>
    <w:p w:rsidR="004E3474" w:rsidRPr="005B3471" w:rsidRDefault="004E3474" w:rsidP="008D077B">
      <w:pPr>
        <w:numPr>
          <w:ilvl w:val="1"/>
          <w:numId w:val="52"/>
        </w:numPr>
        <w:spacing w:after="0"/>
        <w:rPr>
          <w:i/>
          <w:lang w:eastAsia="x-none"/>
        </w:rPr>
      </w:pPr>
      <w:r w:rsidRPr="005B3471">
        <w:rPr>
          <w:i/>
          <w:lang w:eastAsia="x-none"/>
        </w:rPr>
        <w:t>Option 1:</w:t>
      </w:r>
    </w:p>
    <w:p w:rsidR="004E3474" w:rsidRPr="005B3471" w:rsidRDefault="004E3474" w:rsidP="008D077B">
      <w:pPr>
        <w:pStyle w:val="afb"/>
        <w:ind w:left="800"/>
        <w:rPr>
          <w:i/>
          <w:szCs w:val="20"/>
        </w:rPr>
      </w:pPr>
    </w:p>
    <w:p w:rsidR="004E3474" w:rsidRPr="005B3471" w:rsidRDefault="004E3474" w:rsidP="008D077B">
      <w:pPr>
        <w:numPr>
          <w:ilvl w:val="2"/>
          <w:numId w:val="52"/>
        </w:numPr>
        <w:spacing w:after="0"/>
        <w:rPr>
          <w:i/>
          <w:lang w:eastAsia="x-none"/>
        </w:rPr>
      </w:pPr>
      <w:r w:rsidRPr="005B3471">
        <w:rPr>
          <w:i/>
        </w:rPr>
        <w:t xml:space="preserve">For </w:t>
      </w:r>
      <w:proofErr w:type="spellStart"/>
      <w:r w:rsidRPr="005B3471">
        <w:rPr>
          <w:i/>
        </w:rPr>
        <w:t>AoA</w:t>
      </w:r>
      <w:proofErr w:type="spellEnd"/>
      <w:r w:rsidRPr="005B3471">
        <w:rPr>
          <w:i/>
        </w:rPr>
        <w:t xml:space="preserve">, the geographical </w:t>
      </w:r>
      <w:proofErr w:type="gramStart"/>
      <w:r w:rsidRPr="005B3471">
        <w:rPr>
          <w:i/>
        </w:rPr>
        <w:t>North</w:t>
      </w:r>
      <w:proofErr w:type="gramEnd"/>
      <w:r w:rsidRPr="005B3471">
        <w:rPr>
          <w:i/>
        </w:rPr>
        <w:t>, positive in a counter-clockwise direction.</w:t>
      </w:r>
    </w:p>
    <w:p w:rsidR="004E3474" w:rsidRPr="005B3471" w:rsidRDefault="004E3474" w:rsidP="008D077B">
      <w:pPr>
        <w:numPr>
          <w:ilvl w:val="2"/>
          <w:numId w:val="52"/>
        </w:numPr>
        <w:spacing w:after="0"/>
        <w:rPr>
          <w:i/>
          <w:lang w:eastAsia="x-none"/>
        </w:rPr>
      </w:pPr>
      <w:r w:rsidRPr="005B3471">
        <w:rPr>
          <w:i/>
        </w:rPr>
        <w:t xml:space="preserve">For </w:t>
      </w:r>
      <w:proofErr w:type="spellStart"/>
      <w:r w:rsidRPr="005B3471">
        <w:rPr>
          <w:i/>
        </w:rPr>
        <w:t>ZoA</w:t>
      </w:r>
      <w:proofErr w:type="spellEnd"/>
      <w:r w:rsidRPr="005B3471">
        <w:rPr>
          <w:i/>
        </w:rPr>
        <w:t>, the zenith/vertical</w:t>
      </w:r>
    </w:p>
    <w:p w:rsidR="004E3474" w:rsidRPr="005B3471" w:rsidRDefault="004E3474" w:rsidP="008D077B">
      <w:pPr>
        <w:numPr>
          <w:ilvl w:val="3"/>
          <w:numId w:val="52"/>
        </w:numPr>
        <w:spacing w:after="0"/>
        <w:rPr>
          <w:i/>
          <w:lang w:eastAsia="x-none"/>
        </w:rPr>
      </w:pPr>
      <w:r w:rsidRPr="005B3471">
        <w:rPr>
          <w:i/>
        </w:rPr>
        <w:t xml:space="preserve">Note:  </w:t>
      </w:r>
      <m:oMath>
        <m:r>
          <m:rPr>
            <m:sty m:val="p"/>
          </m:rPr>
          <w:rPr>
            <w:rFonts w:ascii="Cambria Math" w:hAnsi="Cambria Math"/>
          </w:rPr>
          <m:t>θ=0</m:t>
        </m:r>
      </m:oMath>
      <w:r w:rsidRPr="005B3471">
        <w:rPr>
          <w:i/>
        </w:rPr>
        <w:t xml:space="preserve"> pointing to the zenith and </w:t>
      </w:r>
      <m:oMath>
        <m:r>
          <m:rPr>
            <m:sty m:val="p"/>
          </m:rPr>
          <w:rPr>
            <w:rFonts w:ascii="Cambria Math" w:hAnsi="Cambria Math"/>
          </w:rPr>
          <m:t>θ=</m:t>
        </m:r>
        <m:sSup>
          <m:sSupPr>
            <m:ctrlPr>
              <w:rPr>
                <w:rFonts w:ascii="Cambria Math" w:hAnsi="Cambria Math"/>
                <w:i/>
              </w:rPr>
            </m:ctrlPr>
          </m:sSupPr>
          <m:e>
            <m:r>
              <m:rPr>
                <m:sty m:val="p"/>
              </m:rPr>
              <w:rPr>
                <w:rFonts w:ascii="Cambria Math" w:hAnsi="Cambria Math"/>
              </w:rPr>
              <m:t>90</m:t>
            </m:r>
          </m:e>
          <m:sup>
            <m:r>
              <m:rPr>
                <m:sty m:val="p"/>
              </m:rPr>
              <w:rPr>
                <w:rFonts w:ascii="Cambria Math" w:hAnsi="Cambria Math"/>
              </w:rPr>
              <m:t>o</m:t>
            </m:r>
          </m:sup>
        </m:sSup>
      </m:oMath>
      <w:r w:rsidRPr="005B3471">
        <w:rPr>
          <w:i/>
        </w:rPr>
        <w:t xml:space="preserve"> pointing to the horizon.</w:t>
      </w:r>
    </w:p>
    <w:p w:rsidR="004E3474" w:rsidRPr="005B3471" w:rsidRDefault="004E3474" w:rsidP="008D077B">
      <w:pPr>
        <w:pStyle w:val="afb"/>
        <w:ind w:left="800"/>
        <w:jc w:val="both"/>
        <w:rPr>
          <w:i/>
          <w:szCs w:val="20"/>
        </w:rPr>
      </w:pPr>
    </w:p>
    <w:p w:rsidR="004E3474" w:rsidRPr="005B3471" w:rsidRDefault="004E3474" w:rsidP="008D077B">
      <w:pPr>
        <w:numPr>
          <w:ilvl w:val="1"/>
          <w:numId w:val="52"/>
        </w:numPr>
        <w:spacing w:after="0"/>
        <w:rPr>
          <w:i/>
        </w:rPr>
      </w:pPr>
      <w:r w:rsidRPr="005B3471">
        <w:rPr>
          <w:i/>
          <w:lang w:eastAsia="x-none"/>
        </w:rPr>
        <w:t>Option 2:</w:t>
      </w:r>
    </w:p>
    <w:p w:rsidR="004E3474" w:rsidRPr="005B3471" w:rsidRDefault="004E3474" w:rsidP="008D077B">
      <w:pPr>
        <w:numPr>
          <w:ilvl w:val="2"/>
          <w:numId w:val="52"/>
        </w:numPr>
        <w:spacing w:after="0"/>
        <w:rPr>
          <w:i/>
        </w:rPr>
      </w:pPr>
      <w:r w:rsidRPr="005B3471">
        <w:rPr>
          <w:i/>
          <w:strike/>
          <w:color w:val="FF0000"/>
        </w:rPr>
        <w:t xml:space="preserve">For </w:t>
      </w:r>
      <w:proofErr w:type="spellStart"/>
      <w:r w:rsidRPr="005B3471">
        <w:rPr>
          <w:i/>
          <w:strike/>
          <w:color w:val="FF0000"/>
        </w:rPr>
        <w:t>AoA</w:t>
      </w:r>
      <w:proofErr w:type="spellEnd"/>
      <w:r w:rsidRPr="005B3471">
        <w:rPr>
          <w:i/>
          <w:strike/>
          <w:color w:val="FF0000"/>
        </w:rPr>
        <w:t xml:space="preserve"> and </w:t>
      </w:r>
      <w:proofErr w:type="spellStart"/>
      <w:r w:rsidRPr="005B3471">
        <w:rPr>
          <w:i/>
          <w:strike/>
          <w:color w:val="FF0000"/>
        </w:rPr>
        <w:t>ZoA</w:t>
      </w:r>
      <w:proofErr w:type="spellEnd"/>
      <w:r w:rsidRPr="005B3471">
        <w:rPr>
          <w:i/>
          <w:strike/>
          <w:color w:val="FF0000"/>
        </w:rPr>
        <w:t xml:space="preserve">, </w:t>
      </w:r>
      <w:proofErr w:type="spellStart"/>
      <w:r w:rsidRPr="005B3471">
        <w:rPr>
          <w:i/>
          <w:strike/>
          <w:color w:val="FF0000"/>
        </w:rPr>
        <w:t>t</w:t>
      </w:r>
      <w:r w:rsidRPr="005B3471">
        <w:rPr>
          <w:i/>
          <w:color w:val="FF0000"/>
        </w:rPr>
        <w:t>T</w:t>
      </w:r>
      <w:r w:rsidRPr="005B3471">
        <w:rPr>
          <w:i/>
        </w:rPr>
        <w:t>he</w:t>
      </w:r>
      <w:proofErr w:type="spellEnd"/>
      <w:r w:rsidRPr="005B3471">
        <w:rPr>
          <w:i/>
        </w:rPr>
        <w:t xml:space="preserve"> reference direction is with respect to the Local Coordinate System (LCS</w:t>
      </w:r>
      <w:proofErr w:type="gramStart"/>
      <w:r w:rsidRPr="005B3471">
        <w:rPr>
          <w:i/>
        </w:rPr>
        <w:t>)</w:t>
      </w:r>
      <w:proofErr w:type="gramEnd"/>
      <m:oMath>
        <m:r>
          <m:rPr>
            <m:sty m:val="p"/>
          </m:rPr>
          <w:rPr>
            <w:rFonts w:ascii="Cambria Math" w:eastAsia="宋体" w:hAnsi="Cambria Math"/>
          </w:rPr>
          <m:t xml:space="preserve"> </m:t>
        </m:r>
        <m:d>
          <m:dPr>
            <m:ctrlPr>
              <w:rPr>
                <w:rFonts w:ascii="Cambria Math" w:eastAsia="宋体" w:hAnsi="Cambria Math"/>
                <w:i/>
                <w:color w:val="FF0000"/>
              </w:rPr>
            </m:ctrlPr>
          </m:dPr>
          <m:e>
            <m:r>
              <m:rPr>
                <m:sty m:val="p"/>
              </m:rPr>
              <w:rPr>
                <w:rFonts w:ascii="Cambria Math" w:eastAsia="宋体" w:hAnsi="Cambria Math"/>
                <w:color w:val="FF0000"/>
              </w:rPr>
              <m:t>x,y,z</m:t>
            </m:r>
          </m:e>
        </m:d>
      </m:oMath>
      <w:r w:rsidRPr="005B3471">
        <w:rPr>
          <w:i/>
        </w:rPr>
        <w:t xml:space="preserve">defined in TR 38.901. The translation of the GCS to LCS uses the set of angles </w:t>
      </w:r>
      <w:r w:rsidRPr="005B3471">
        <w:rPr>
          <w:i/>
        </w:rPr>
        <w:sym w:font="Symbol" w:char="F061"/>
      </w:r>
      <w:r w:rsidRPr="005B3471">
        <w:rPr>
          <w:i/>
        </w:rPr>
        <w:t xml:space="preserve"> (bearing angle), </w:t>
      </w:r>
      <w:r w:rsidRPr="005B3471">
        <w:rPr>
          <w:i/>
        </w:rPr>
        <w:sym w:font="Symbol" w:char="F062"/>
      </w:r>
      <w:r w:rsidRPr="005B3471">
        <w:rPr>
          <w:i/>
        </w:rPr>
        <w:t xml:space="preserve"> (</w:t>
      </w:r>
      <w:proofErr w:type="spellStart"/>
      <w:r w:rsidRPr="005B3471">
        <w:rPr>
          <w:i/>
        </w:rPr>
        <w:t>downtilt</w:t>
      </w:r>
      <w:proofErr w:type="spellEnd"/>
      <w:r w:rsidRPr="005B3471">
        <w:rPr>
          <w:i/>
        </w:rPr>
        <w:t xml:space="preserve"> angle),  </w:t>
      </w:r>
      <w:r w:rsidRPr="005B3471">
        <w:rPr>
          <w:i/>
        </w:rPr>
        <w:sym w:font="Symbol" w:char="F067"/>
      </w:r>
      <w:r w:rsidRPr="005B3471">
        <w:rPr>
          <w:i/>
        </w:rPr>
        <w:t xml:space="preserve"> (slant angle) which are reported.</w:t>
      </w:r>
    </w:p>
    <w:p w:rsidR="004E3474" w:rsidRPr="005B3471" w:rsidRDefault="004E3474" w:rsidP="008D077B">
      <w:pPr>
        <w:numPr>
          <w:ilvl w:val="2"/>
          <w:numId w:val="52"/>
        </w:numPr>
        <w:spacing w:after="0"/>
        <w:rPr>
          <w:i/>
          <w:color w:val="FF0000"/>
          <w:u w:val="single"/>
        </w:rPr>
      </w:pPr>
      <w:r w:rsidRPr="005B3471">
        <w:rPr>
          <w:i/>
          <w:color w:val="FF0000"/>
          <w:u w:val="single"/>
        </w:rPr>
        <w:t xml:space="preserve">For </w:t>
      </w:r>
      <w:proofErr w:type="spellStart"/>
      <w:r w:rsidRPr="005B3471">
        <w:rPr>
          <w:i/>
          <w:color w:val="FF0000"/>
          <w:u w:val="single"/>
        </w:rPr>
        <w:t>AoA</w:t>
      </w:r>
      <w:proofErr w:type="spellEnd"/>
      <w:r w:rsidRPr="005B3471">
        <w:rPr>
          <w:i/>
          <w:color w:val="FF0000"/>
          <w:u w:val="single"/>
        </w:rPr>
        <w:t>, the x-axis, positive in a counter-clockwise direction.</w:t>
      </w:r>
    </w:p>
    <w:p w:rsidR="004E3474" w:rsidRPr="005B3471" w:rsidRDefault="004E3474" w:rsidP="008D077B">
      <w:pPr>
        <w:numPr>
          <w:ilvl w:val="2"/>
          <w:numId w:val="52"/>
        </w:numPr>
        <w:spacing w:after="0"/>
        <w:rPr>
          <w:i/>
          <w:color w:val="FF0000"/>
          <w:u w:val="single"/>
        </w:rPr>
      </w:pPr>
      <w:r w:rsidRPr="005B3471">
        <w:rPr>
          <w:i/>
          <w:color w:val="FF0000"/>
          <w:u w:val="single"/>
        </w:rPr>
        <w:t xml:space="preserve">For </w:t>
      </w:r>
      <w:proofErr w:type="spellStart"/>
      <w:r w:rsidRPr="005B3471">
        <w:rPr>
          <w:i/>
          <w:color w:val="FF0000"/>
          <w:u w:val="single"/>
        </w:rPr>
        <w:t>ZoA</w:t>
      </w:r>
      <w:proofErr w:type="spellEnd"/>
      <w:r w:rsidRPr="005B3471">
        <w:rPr>
          <w:i/>
          <w:color w:val="FF0000"/>
          <w:u w:val="single"/>
        </w:rPr>
        <w:t>, the z-axis</w:t>
      </w:r>
    </w:p>
    <w:p w:rsidR="004E3474" w:rsidRPr="005B3471" w:rsidRDefault="004E3474" w:rsidP="00E66D0A">
      <w:pPr>
        <w:numPr>
          <w:ilvl w:val="3"/>
          <w:numId w:val="52"/>
        </w:numPr>
        <w:spacing w:after="0"/>
        <w:rPr>
          <w:i/>
          <w:color w:val="FF0000"/>
          <w:u w:val="single"/>
        </w:rPr>
      </w:pPr>
      <w:r w:rsidRPr="005B3471">
        <w:rPr>
          <w:i/>
          <w:color w:val="FF0000"/>
          <w:u w:val="single"/>
        </w:rPr>
        <w:t xml:space="preserve">Note: </w:t>
      </w:r>
      <m:oMath>
        <m:r>
          <m:rPr>
            <m:sty m:val="p"/>
          </m:rPr>
          <w:rPr>
            <w:rFonts w:ascii="Cambria Math" w:hAnsi="Cambria Math"/>
            <w:color w:val="FF0000"/>
            <w:u w:val="single"/>
          </w:rPr>
          <m:t>θ=0</m:t>
        </m:r>
      </m:oMath>
      <w:r w:rsidRPr="005B3471">
        <w:rPr>
          <w:i/>
          <w:color w:val="FF0000"/>
          <w:u w:val="single"/>
        </w:rPr>
        <w:t xml:space="preserve"> pointing to the z-axis and </w:t>
      </w:r>
      <m:oMath>
        <m:r>
          <m:rPr>
            <m:sty m:val="p"/>
          </m:rPr>
          <w:rPr>
            <w:rFonts w:ascii="Cambria Math" w:hAnsi="Cambria Math"/>
            <w:color w:val="FF0000"/>
            <w:u w:val="single"/>
          </w:rPr>
          <m:t>θ=</m:t>
        </m:r>
        <m:sSup>
          <m:sSupPr>
            <m:ctrlPr>
              <w:rPr>
                <w:rFonts w:ascii="Cambria Math" w:hAnsi="Cambria Math"/>
                <w:i/>
                <w:color w:val="FF0000"/>
                <w:u w:val="single"/>
              </w:rPr>
            </m:ctrlPr>
          </m:sSupPr>
          <m:e>
            <m:r>
              <m:rPr>
                <m:sty m:val="p"/>
              </m:rPr>
              <w:rPr>
                <w:rFonts w:ascii="Cambria Math" w:hAnsi="Cambria Math"/>
                <w:color w:val="FF0000"/>
                <w:u w:val="single"/>
              </w:rPr>
              <m:t>90</m:t>
            </m:r>
          </m:e>
          <m:sup>
            <m:r>
              <m:rPr>
                <m:sty m:val="p"/>
              </m:rPr>
              <w:rPr>
                <w:rFonts w:ascii="Cambria Math" w:hAnsi="Cambria Math"/>
                <w:color w:val="FF0000"/>
                <w:u w:val="single"/>
              </w:rPr>
              <m:t>0</m:t>
            </m:r>
          </m:sup>
        </m:sSup>
      </m:oMath>
      <w:r w:rsidRPr="005B3471">
        <w:rPr>
          <w:i/>
          <w:color w:val="FF0000"/>
          <w:u w:val="single"/>
        </w:rPr>
        <w:t xml:space="preserve"> pointing to the x-y plane.</w:t>
      </w:r>
    </w:p>
    <w:p w:rsidR="004E3474" w:rsidRDefault="004E3474" w:rsidP="00D261FC">
      <w:pPr>
        <w:spacing w:after="0"/>
        <w:rPr>
          <w:i/>
        </w:rPr>
      </w:pPr>
      <w:r w:rsidRPr="00553256">
        <w:rPr>
          <w:b/>
          <w:i/>
        </w:rPr>
        <w:t xml:space="preserve">Proposal </w:t>
      </w:r>
      <w:r>
        <w:rPr>
          <w:b/>
          <w:i/>
          <w:noProof/>
        </w:rPr>
        <w:t>4</w:t>
      </w:r>
      <w:r w:rsidRPr="003F1ED9">
        <w:rPr>
          <w:b/>
          <w:i/>
        </w:rPr>
        <w:t xml:space="preserve">: </w:t>
      </w:r>
      <w:r>
        <w:rPr>
          <w:i/>
        </w:rPr>
        <w:t xml:space="preserve">For the above issues on UE measurements, we suggest </w:t>
      </w:r>
    </w:p>
    <w:p w:rsidR="004E3474" w:rsidRPr="00D261FC" w:rsidRDefault="004E3474" w:rsidP="008A1BB7">
      <w:pPr>
        <w:pStyle w:val="3GPPNormalText"/>
        <w:numPr>
          <w:ilvl w:val="0"/>
          <w:numId w:val="49"/>
        </w:numPr>
        <w:spacing w:after="0" w:line="276" w:lineRule="auto"/>
        <w:rPr>
          <w:i/>
        </w:rPr>
      </w:pPr>
      <w:r w:rsidRPr="00D261FC">
        <w:rPr>
          <w:i/>
        </w:rPr>
        <w:t>Wait</w:t>
      </w:r>
      <w:r>
        <w:rPr>
          <w:i/>
        </w:rPr>
        <w:t>ing</w:t>
      </w:r>
      <w:r w:rsidRPr="00D261FC">
        <w:rPr>
          <w:i/>
        </w:rPr>
        <w:t xml:space="preserve"> for the response from RAN4 on the reference point of all timing related measurements.</w:t>
      </w:r>
    </w:p>
    <w:p w:rsidR="004E3474" w:rsidRDefault="004E3474" w:rsidP="008A1BB7">
      <w:pPr>
        <w:pStyle w:val="3GPPNormalText"/>
        <w:numPr>
          <w:ilvl w:val="0"/>
          <w:numId w:val="49"/>
        </w:numPr>
        <w:spacing w:after="0" w:line="276" w:lineRule="auto"/>
        <w:rPr>
          <w:i/>
        </w:rPr>
      </w:pPr>
      <w:r>
        <w:rPr>
          <w:i/>
        </w:rPr>
        <w:t>Concluding that no additional UE measurement is considered in Rel-16 beyond those already agreed.</w:t>
      </w:r>
    </w:p>
    <w:p w:rsidR="004E3474" w:rsidRPr="00A21282" w:rsidRDefault="004E3474" w:rsidP="008A1BB7">
      <w:pPr>
        <w:pStyle w:val="3GPPNormalText"/>
        <w:numPr>
          <w:ilvl w:val="0"/>
          <w:numId w:val="49"/>
        </w:numPr>
        <w:spacing w:after="0" w:line="276" w:lineRule="auto"/>
        <w:rPr>
          <w:i/>
        </w:rPr>
      </w:pPr>
      <w:r>
        <w:rPr>
          <w:i/>
        </w:rPr>
        <w:t>Clarification that the angle measurements are defined based on the first path of arrival (Note: multipath measurements, if supported, should be defined separately).</w:t>
      </w:r>
    </w:p>
    <w:p w:rsidR="004E3474" w:rsidRPr="008B68DE" w:rsidRDefault="004E3474" w:rsidP="008B68DE">
      <w:pPr>
        <w:spacing w:after="0"/>
        <w:rPr>
          <w:i/>
        </w:rPr>
      </w:pPr>
      <w:r w:rsidRPr="008B68DE">
        <w:rPr>
          <w:b/>
          <w:i/>
        </w:rPr>
        <w:t xml:space="preserve">Proposal </w:t>
      </w:r>
      <w:r>
        <w:rPr>
          <w:b/>
          <w:i/>
          <w:noProof/>
        </w:rPr>
        <w:t>5</w:t>
      </w:r>
      <w:r w:rsidRPr="008B68DE">
        <w:rPr>
          <w:b/>
          <w:i/>
        </w:rPr>
        <w:t xml:space="preserve">: </w:t>
      </w:r>
      <w:r w:rsidRPr="00A60069">
        <w:rPr>
          <w:i/>
        </w:rPr>
        <w:t>Support configurable</w:t>
      </w:r>
      <w:r>
        <w:rPr>
          <w:b/>
          <w:i/>
        </w:rPr>
        <w:t xml:space="preserve"> </w:t>
      </w:r>
      <w:r w:rsidRPr="008B68DE">
        <w:rPr>
          <w:i/>
        </w:rPr>
        <w:t xml:space="preserve">resolution for the UE/gNB timing measurements as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
            </m:r>
          </m:sub>
        </m:sSub>
        <m:sSup>
          <m:sSupPr>
            <m:ctrlPr>
              <w:rPr>
                <w:rFonts w:ascii="Cambria Math" w:hAnsi="Cambria Math"/>
                <w:bCs/>
                <w:i/>
              </w:rPr>
            </m:ctrlPr>
          </m:sSupPr>
          <m:e>
            <m:r>
              <m:rPr>
                <m:sty m:val="p"/>
              </m:rPr>
              <w:rPr>
                <w:rFonts w:ascii="Cambria Math" w:hAnsi="Cambria Math"/>
              </w:rPr>
              <m:t>2</m:t>
            </m:r>
          </m:e>
          <m:sup>
            <m:r>
              <m:rPr>
                <m:sty m:val="p"/>
              </m:rPr>
              <w:rPr>
                <w:rFonts w:ascii="Cambria Math" w:hAnsi="Cambria Math"/>
              </w:rPr>
              <m:t>-μ</m:t>
            </m:r>
          </m:sup>
        </m:sSup>
      </m:oMath>
      <w:r w:rsidRPr="008B68DE">
        <w:rPr>
          <w:bCs/>
          <w:i/>
        </w:rPr>
        <w:t xml:space="preserve"> where </w:t>
      </w:r>
      <m:oMath>
        <m:r>
          <m:rPr>
            <m:sty m:val="p"/>
          </m:rPr>
          <w:rPr>
            <w:rFonts w:ascii="Cambria Math" w:hAnsi="Cambria Math"/>
          </w:rPr>
          <m:t>μ</m:t>
        </m:r>
      </m:oMath>
      <w:r w:rsidRPr="008B68DE">
        <w:rPr>
          <w:bCs/>
          <w:i/>
        </w:rPr>
        <w:t xml:space="preserve"> = 0</w:t>
      </w:r>
      <w:proofErr w:type="gramStart"/>
      <w:r w:rsidRPr="008B68DE">
        <w:rPr>
          <w:bCs/>
          <w:i/>
        </w:rPr>
        <w:t>,1,2,3,4,5</w:t>
      </w:r>
      <w:proofErr w:type="gramEnd"/>
      <w:r w:rsidRPr="008B68DE">
        <w:rPr>
          <w:bCs/>
          <w:i/>
        </w:rPr>
        <w:t>.</w:t>
      </w:r>
    </w:p>
    <w:p w:rsidR="004E3474" w:rsidRPr="00861E7A" w:rsidRDefault="004E3474" w:rsidP="00042E1B">
      <w:pPr>
        <w:spacing w:after="0"/>
        <w:rPr>
          <w:i/>
        </w:rPr>
      </w:pPr>
      <w:r w:rsidRPr="00861E7A">
        <w:rPr>
          <w:b/>
          <w:i/>
        </w:rPr>
        <w:t xml:space="preserve">Proposal </w:t>
      </w:r>
      <w:r>
        <w:rPr>
          <w:b/>
          <w:i/>
          <w:noProof/>
        </w:rPr>
        <w:t>6</w:t>
      </w:r>
      <w:r w:rsidRPr="00861E7A">
        <w:rPr>
          <w:b/>
          <w:i/>
        </w:rPr>
        <w:t xml:space="preserve">: </w:t>
      </w:r>
      <w:r w:rsidRPr="00861E7A">
        <w:rPr>
          <w:i/>
          <w:lang w:eastAsia="en-US"/>
        </w:rPr>
        <w:t xml:space="preserve">The </w:t>
      </w:r>
      <w:r w:rsidRPr="00861E7A">
        <w:rPr>
          <w:i/>
        </w:rPr>
        <w:t xml:space="preserve">resolutions, value ranges and measurement report mappings for </w:t>
      </w:r>
      <w:r w:rsidRPr="00861E7A">
        <w:rPr>
          <w:i/>
          <w:lang w:eastAsia="en-US"/>
        </w:rPr>
        <w:t>NR UE/gNB timing measurements (</w:t>
      </w:r>
      <w:r w:rsidRPr="00861E7A">
        <w:rPr>
          <w:i/>
        </w:rPr>
        <w:t>RSTD, UE Rx-</w:t>
      </w:r>
      <w:proofErr w:type="spellStart"/>
      <w:r w:rsidRPr="00861E7A">
        <w:rPr>
          <w:i/>
        </w:rPr>
        <w:t>Tx</w:t>
      </w:r>
      <w:proofErr w:type="spellEnd"/>
      <w:r w:rsidRPr="00861E7A">
        <w:rPr>
          <w:i/>
        </w:rPr>
        <w:t xml:space="preserve"> time difference, UL RTOA, </w:t>
      </w:r>
      <w:proofErr w:type="spellStart"/>
      <w:r w:rsidRPr="00861E7A">
        <w:rPr>
          <w:i/>
        </w:rPr>
        <w:t>gNB</w:t>
      </w:r>
      <w:proofErr w:type="spellEnd"/>
      <w:r w:rsidRPr="00861E7A">
        <w:rPr>
          <w:i/>
        </w:rPr>
        <w:t xml:space="preserve"> Rx-</w:t>
      </w:r>
      <w:proofErr w:type="spellStart"/>
      <w:r w:rsidRPr="00861E7A">
        <w:rPr>
          <w:i/>
        </w:rPr>
        <w:t>Tx</w:t>
      </w:r>
      <w:proofErr w:type="spellEnd"/>
      <w:r w:rsidRPr="00861E7A">
        <w:rPr>
          <w:i/>
        </w:rPr>
        <w:t xml:space="preserve"> time difference) </w:t>
      </w:r>
      <w:r w:rsidRPr="00861E7A">
        <w:rPr>
          <w:i/>
          <w:lang w:eastAsia="en-US"/>
        </w:rPr>
        <w:t>can be determined by RAN4.</w:t>
      </w:r>
    </w:p>
    <w:p w:rsidR="004E3474" w:rsidRPr="00B35C95" w:rsidRDefault="004E3474" w:rsidP="0048340B">
      <w:pPr>
        <w:rPr>
          <w:i/>
        </w:rPr>
      </w:pPr>
      <w:r w:rsidRPr="00B35C95">
        <w:rPr>
          <w:b/>
          <w:i/>
        </w:rPr>
        <w:t xml:space="preserve">Proposal </w:t>
      </w:r>
      <w:r>
        <w:rPr>
          <w:b/>
          <w:i/>
          <w:noProof/>
        </w:rPr>
        <w:t>7</w:t>
      </w:r>
      <w:r w:rsidRPr="00B35C95">
        <w:rPr>
          <w:b/>
          <w:i/>
        </w:rPr>
        <w:t xml:space="preserve">: </w:t>
      </w:r>
      <w:r w:rsidRPr="00B35C95">
        <w:rPr>
          <w:i/>
          <w:lang w:eastAsia="en-US"/>
        </w:rPr>
        <w:t xml:space="preserve">The </w:t>
      </w:r>
      <w:r w:rsidRPr="00B35C95">
        <w:rPr>
          <w:i/>
        </w:rPr>
        <w:t xml:space="preserve">resolutions, value ranges and measurement report mappings for DL PRS RSRP and UL SRS RSRP for positioning measurements </w:t>
      </w:r>
      <w:r w:rsidRPr="00B35C95">
        <w:rPr>
          <w:i/>
          <w:lang w:eastAsia="en-US"/>
        </w:rPr>
        <w:t>can be determined by RAN4.</w:t>
      </w:r>
    </w:p>
    <w:p w:rsidR="004E3474" w:rsidRPr="00F7068B" w:rsidRDefault="004E3474" w:rsidP="00D35928">
      <w:pPr>
        <w:rPr>
          <w:i/>
        </w:rPr>
      </w:pPr>
      <w:r w:rsidRPr="00F7068B">
        <w:rPr>
          <w:b/>
          <w:i/>
        </w:rPr>
        <w:t xml:space="preserve">Proposal </w:t>
      </w:r>
      <w:r>
        <w:rPr>
          <w:b/>
          <w:i/>
          <w:noProof/>
        </w:rPr>
        <w:t>8</w:t>
      </w:r>
      <w:r w:rsidRPr="00F7068B">
        <w:rPr>
          <w:b/>
          <w:i/>
        </w:rPr>
        <w:t xml:space="preserve">: </w:t>
      </w:r>
      <w:r w:rsidRPr="00F7068B">
        <w:rPr>
          <w:i/>
          <w:lang w:eastAsia="en-US"/>
        </w:rPr>
        <w:t xml:space="preserve">The </w:t>
      </w:r>
      <w:r w:rsidRPr="00F7068B">
        <w:rPr>
          <w:i/>
        </w:rPr>
        <w:t xml:space="preserve">resolutions, value ranges and measurement report mappings for gNB Angular measurements (AOA, AOZ) </w:t>
      </w:r>
      <w:r w:rsidRPr="00F7068B">
        <w:rPr>
          <w:i/>
          <w:lang w:eastAsia="en-US"/>
        </w:rPr>
        <w:t>can be determined by RAN4.</w:t>
      </w:r>
    </w:p>
    <w:p w:rsidR="004E3474" w:rsidRPr="000B5E9C" w:rsidRDefault="004E3474" w:rsidP="00263E39">
      <w:pPr>
        <w:rPr>
          <w:i/>
          <w:lang w:eastAsia="en-US"/>
        </w:rPr>
      </w:pPr>
      <w:r w:rsidRPr="000B5E9C">
        <w:rPr>
          <w:b/>
          <w:i/>
        </w:rPr>
        <w:t xml:space="preserve">Proposal </w:t>
      </w:r>
      <w:r>
        <w:rPr>
          <w:b/>
          <w:i/>
          <w:noProof/>
        </w:rPr>
        <w:t>9</w:t>
      </w:r>
      <w:r w:rsidRPr="000B5E9C">
        <w:rPr>
          <w:b/>
          <w:i/>
        </w:rPr>
        <w:t>:</w:t>
      </w:r>
      <w:r w:rsidRPr="000B5E9C">
        <w:rPr>
          <w:i/>
        </w:rPr>
        <w:t xml:space="preserve"> </w:t>
      </w:r>
      <w:r w:rsidRPr="000B5E9C">
        <w:rPr>
          <w:b/>
          <w:i/>
        </w:rPr>
        <w:t xml:space="preserve"> </w:t>
      </w:r>
      <w:r w:rsidRPr="00800AD4">
        <w:rPr>
          <w:i/>
        </w:rPr>
        <w:t xml:space="preserve">The </w:t>
      </w:r>
      <w:r w:rsidRPr="000B5E9C">
        <w:rPr>
          <w:i/>
        </w:rPr>
        <w:t>quality indication (</w:t>
      </w:r>
      <w:proofErr w:type="spellStart"/>
      <w:r w:rsidRPr="000B5E9C">
        <w:rPr>
          <w:i/>
          <w:snapToGrid w:val="0"/>
        </w:rPr>
        <w:t>measQuality</w:t>
      </w:r>
      <w:proofErr w:type="spellEnd"/>
      <w:r w:rsidRPr="000B5E9C">
        <w:rPr>
          <w:i/>
        </w:rPr>
        <w:t>) of UE/</w:t>
      </w:r>
      <w:proofErr w:type="spellStart"/>
      <w:r w:rsidRPr="000B5E9C">
        <w:rPr>
          <w:i/>
        </w:rPr>
        <w:t>gNB</w:t>
      </w:r>
      <w:proofErr w:type="spellEnd"/>
      <w:r w:rsidRPr="000B5E9C">
        <w:rPr>
          <w:i/>
        </w:rPr>
        <w:t xml:space="preserve"> timing measurements </w:t>
      </w:r>
      <w:r>
        <w:rPr>
          <w:i/>
        </w:rPr>
        <w:t>can be</w:t>
      </w:r>
      <w:r w:rsidRPr="000B5E9C">
        <w:rPr>
          <w:i/>
        </w:rPr>
        <w:t xml:space="preserve"> defined </w:t>
      </w:r>
      <w:r w:rsidRPr="000B5E9C">
        <w:rPr>
          <w:i/>
          <w:lang w:eastAsia="en-US"/>
        </w:rPr>
        <w:t xml:space="preserve">as follows. </w:t>
      </w:r>
    </w:p>
    <w:p w:rsidR="004E3474" w:rsidRPr="000B5E9C" w:rsidRDefault="004E3474" w:rsidP="008A1BB7">
      <w:pPr>
        <w:pStyle w:val="afb"/>
        <w:numPr>
          <w:ilvl w:val="0"/>
          <w:numId w:val="36"/>
        </w:numPr>
        <w:rPr>
          <w:i/>
          <w:snapToGrid w:val="0"/>
        </w:rPr>
      </w:pPr>
      <w:r>
        <w:rPr>
          <w:i/>
          <w:snapToGrid w:val="0"/>
        </w:rPr>
        <w:t>V</w:t>
      </w:r>
      <w:r w:rsidRPr="000B5E9C">
        <w:rPr>
          <w:i/>
          <w:snapToGrid w:val="0"/>
        </w:rPr>
        <w:t xml:space="preserve">alue ([0 ~ 63]): </w:t>
      </w:r>
      <w:r w:rsidRPr="000B5E9C">
        <w:rPr>
          <w:rFonts w:hint="eastAsia"/>
          <w:i/>
          <w:snapToGrid w:val="0"/>
        </w:rPr>
        <w:t xml:space="preserve">specifies the target device′s best estimate of the uncertainty of the </w:t>
      </w:r>
      <w:r w:rsidRPr="000B5E9C">
        <w:rPr>
          <w:i/>
          <w:snapToGrid w:val="0"/>
        </w:rPr>
        <w:t xml:space="preserve">UE/gNB timing </w:t>
      </w:r>
      <w:r w:rsidRPr="000B5E9C">
        <w:rPr>
          <w:rFonts w:hint="eastAsia"/>
          <w:i/>
          <w:snapToGrid w:val="0"/>
        </w:rPr>
        <w:t>measurement</w:t>
      </w:r>
      <w:r w:rsidRPr="000B5E9C">
        <w:rPr>
          <w:i/>
          <w:snapToGrid w:val="0"/>
        </w:rPr>
        <w:t>s</w:t>
      </w:r>
    </w:p>
    <w:p w:rsidR="004E3474" w:rsidRDefault="004E3474" w:rsidP="008A1BB7">
      <w:pPr>
        <w:pStyle w:val="afb"/>
        <w:numPr>
          <w:ilvl w:val="0"/>
          <w:numId w:val="36"/>
        </w:numPr>
        <w:rPr>
          <w:i/>
          <w:snapToGrid w:val="0"/>
        </w:rPr>
      </w:pPr>
      <w:r w:rsidRPr="000B5E9C">
        <w:rPr>
          <w:i/>
          <w:snapToGrid w:val="0"/>
        </w:rPr>
        <w:t>Resolution ([5, 10, 20</w:t>
      </w:r>
      <w:r>
        <w:rPr>
          <w:i/>
          <w:snapToGrid w:val="0"/>
        </w:rPr>
        <w:t>, 30</w:t>
      </w:r>
      <w:r w:rsidRPr="000B5E9C">
        <w:rPr>
          <w:i/>
          <w:snapToGrid w:val="0"/>
        </w:rPr>
        <w:t>]meter): specifi</w:t>
      </w:r>
      <w:r>
        <w:rPr>
          <w:i/>
          <w:snapToGrid w:val="0"/>
        </w:rPr>
        <w:t xml:space="preserve">es the resolution used in the </w:t>
      </w:r>
      <w:r w:rsidRPr="000B5E9C">
        <w:rPr>
          <w:i/>
          <w:snapToGrid w:val="0"/>
        </w:rPr>
        <w:t>Value field</w:t>
      </w:r>
    </w:p>
    <w:p w:rsidR="004E3474" w:rsidRPr="00263E39" w:rsidRDefault="004E3474" w:rsidP="008A1BB7">
      <w:pPr>
        <w:pStyle w:val="afb"/>
        <w:numPr>
          <w:ilvl w:val="0"/>
          <w:numId w:val="36"/>
        </w:numPr>
        <w:rPr>
          <w:i/>
        </w:rPr>
      </w:pPr>
      <w:proofErr w:type="spellStart"/>
      <w:r w:rsidRPr="00263E39">
        <w:rPr>
          <w:i/>
          <w:snapToGrid w:val="0"/>
        </w:rPr>
        <w:t>ScaleFactor</w:t>
      </w:r>
      <w:proofErr w:type="spellEnd"/>
      <w:r w:rsidRPr="00263E39">
        <w:rPr>
          <w:i/>
          <w:snapToGrid w:val="0"/>
        </w:rPr>
        <w:t xml:space="preserve"> </w:t>
      </w:r>
      <m:oMath>
        <m:sSup>
          <m:sSupPr>
            <m:ctrlPr>
              <w:rPr>
                <w:rFonts w:ascii="Cambria Math" w:hAnsi="Cambria Math"/>
                <w:i/>
                <w:snapToGrid w:val="0"/>
              </w:rPr>
            </m:ctrlPr>
          </m:sSupPr>
          <m:e>
            <m:r>
              <m:rPr>
                <m:sty m:val="p"/>
              </m:rPr>
              <w:rPr>
                <w:rFonts w:ascii="Cambria Math" w:hAnsi="Cambria Math"/>
                <w:snapToGrid w:val="0"/>
              </w:rPr>
              <m:t>2</m:t>
            </m:r>
          </m:e>
          <m:sup>
            <m:r>
              <m:rPr>
                <m:sty m:val="p"/>
              </m:rPr>
              <w:rPr>
                <w:rFonts w:ascii="Cambria Math" w:hAnsi="Cambria Math"/>
                <w:snapToGrid w:val="0"/>
              </w:rPr>
              <m:t>-μ</m:t>
            </m:r>
          </m:sup>
        </m:sSup>
      </m:oMath>
      <w:r w:rsidRPr="00263E39">
        <w:rPr>
          <w:i/>
          <w:snapToGrid w:val="0"/>
        </w:rPr>
        <w:t xml:space="preserve"> (</w:t>
      </w:r>
      <m:oMath>
        <m:r>
          <m:rPr>
            <m:sty m:val="p"/>
          </m:rPr>
          <w:rPr>
            <w:rFonts w:ascii="Cambria Math" w:hAnsi="Cambria Math"/>
            <w:snapToGrid w:val="0"/>
          </w:rPr>
          <m:t>μ</m:t>
        </m:r>
      </m:oMath>
      <w:r w:rsidRPr="00263E39">
        <w:rPr>
          <w:i/>
          <w:snapToGrid w:val="0"/>
        </w:rPr>
        <w:t xml:space="preserve"> = [0, 1, 2, </w:t>
      </w:r>
      <w:r>
        <w:rPr>
          <w:i/>
          <w:snapToGrid w:val="0"/>
        </w:rPr>
        <w:t>3, 4</w:t>
      </w:r>
      <w:r w:rsidRPr="00263E39">
        <w:rPr>
          <w:i/>
          <w:snapToGrid w:val="0"/>
        </w:rPr>
        <w:t xml:space="preserve">]). </w:t>
      </w:r>
      <w:r>
        <w:rPr>
          <w:i/>
          <w:snapToGrid w:val="0"/>
        </w:rPr>
        <w:t xml:space="preserve">The real </w:t>
      </w:r>
      <w:r w:rsidRPr="00263E39">
        <w:rPr>
          <w:i/>
        </w:rPr>
        <w:t xml:space="preserve">resolution of the </w:t>
      </w:r>
      <w:r>
        <w:rPr>
          <w:i/>
        </w:rPr>
        <w:t xml:space="preserve">reported </w:t>
      </w:r>
      <w:proofErr w:type="spellStart"/>
      <w:r w:rsidRPr="000B5E9C">
        <w:rPr>
          <w:i/>
          <w:snapToGrid w:val="0"/>
        </w:rPr>
        <w:t>measQuality</w:t>
      </w:r>
      <w:proofErr w:type="spellEnd"/>
      <w:r w:rsidRPr="00263E39">
        <w:rPr>
          <w:i/>
        </w:rPr>
        <w:t xml:space="preserve"> is </w:t>
      </w:r>
      <w:r>
        <w:rPr>
          <w:i/>
        </w:rPr>
        <w:t>scaled</w:t>
      </w:r>
      <w:r w:rsidRPr="00263E39">
        <w:rPr>
          <w:i/>
        </w:rPr>
        <w:t xml:space="preserve"> by (</w:t>
      </w:r>
      <w:r>
        <w:rPr>
          <w:i/>
        </w:rPr>
        <w:t xml:space="preserve">reported </w:t>
      </w:r>
      <w:r w:rsidRPr="00263E39">
        <w:rPr>
          <w:i/>
          <w:snapToGrid w:val="0"/>
        </w:rPr>
        <w:t>Resolution*</w:t>
      </w:r>
      <m:oMath>
        <m:sSup>
          <m:sSupPr>
            <m:ctrlPr>
              <w:rPr>
                <w:rFonts w:ascii="Cambria Math" w:hAnsi="Cambria Math"/>
                <w:i/>
                <w:snapToGrid w:val="0"/>
              </w:rPr>
            </m:ctrlPr>
          </m:sSupPr>
          <m:e>
            <m:r>
              <m:rPr>
                <m:sty m:val="p"/>
              </m:rPr>
              <w:rPr>
                <w:rFonts w:ascii="Cambria Math" w:hAnsi="Cambria Math"/>
                <w:snapToGrid w:val="0"/>
              </w:rPr>
              <m:t>2</m:t>
            </m:r>
          </m:e>
          <m:sup>
            <m:r>
              <m:rPr>
                <m:sty m:val="p"/>
              </m:rPr>
              <w:rPr>
                <w:rFonts w:ascii="Cambria Math" w:hAnsi="Cambria Math"/>
                <w:snapToGrid w:val="0"/>
              </w:rPr>
              <m:t>-μ</m:t>
            </m:r>
          </m:sup>
        </m:sSup>
      </m:oMath>
      <w:r w:rsidRPr="00263E39">
        <w:rPr>
          <w:i/>
          <w:snapToGrid w:val="0"/>
        </w:rPr>
        <w:t>).</w:t>
      </w:r>
      <w:r>
        <w:rPr>
          <w:i/>
          <w:snapToGrid w:val="0"/>
        </w:rPr>
        <w:t xml:space="preserve"> The</w:t>
      </w:r>
      <w:r w:rsidRPr="00263E39">
        <w:rPr>
          <w:i/>
          <w:snapToGrid w:val="0"/>
        </w:rPr>
        <w:t xml:space="preserve"> default</w:t>
      </w:r>
      <w:r>
        <w:rPr>
          <w:i/>
          <w:snapToGrid w:val="0"/>
        </w:rPr>
        <w:t xml:space="preserve"> value of</w:t>
      </w:r>
      <w:r w:rsidRPr="00263E39">
        <w:rPr>
          <w:i/>
          <w:snapToGrid w:val="0"/>
        </w:rPr>
        <w:t xml:space="preserve"> </w:t>
      </w:r>
      <m:oMath>
        <m:r>
          <m:rPr>
            <m:sty m:val="p"/>
          </m:rPr>
          <w:rPr>
            <w:rFonts w:ascii="Cambria Math" w:hAnsi="Cambria Math"/>
            <w:snapToGrid w:val="0"/>
          </w:rPr>
          <m:t>μ</m:t>
        </m:r>
      </m:oMath>
      <w:r>
        <w:rPr>
          <w:i/>
          <w:snapToGrid w:val="0"/>
        </w:rPr>
        <w:t xml:space="preserve"> can be</w:t>
      </w:r>
      <w:r w:rsidRPr="00263E39">
        <w:rPr>
          <w:i/>
          <w:snapToGrid w:val="0"/>
        </w:rPr>
        <w:t xml:space="preserve"> determined from the DL PRS</w:t>
      </w:r>
      <w:r>
        <w:rPr>
          <w:i/>
          <w:snapToGrid w:val="0"/>
        </w:rPr>
        <w:t xml:space="preserve">/UL SRS </w:t>
      </w:r>
      <w:r w:rsidRPr="00263E39">
        <w:rPr>
          <w:i/>
          <w:snapToGrid w:val="0"/>
        </w:rPr>
        <w:t xml:space="preserve">subcarrier spacing  </w:t>
      </w:r>
      <m:oMath>
        <m:r>
          <m:rPr>
            <m:sty m:val="p"/>
          </m:rPr>
          <w:rPr>
            <w:rFonts w:ascii="Cambria Math" w:hAnsi="Cambria Math"/>
            <w:snapToGrid w:val="0"/>
          </w:rPr>
          <m:t>15⋅</m:t>
        </m:r>
        <m:sSup>
          <m:sSupPr>
            <m:ctrlPr>
              <w:rPr>
                <w:rFonts w:ascii="Cambria Math" w:hAnsi="Cambria Math"/>
                <w:i/>
                <w:snapToGrid w:val="0"/>
              </w:rPr>
            </m:ctrlPr>
          </m:sSupPr>
          <m:e>
            <m:r>
              <m:rPr>
                <m:sty m:val="p"/>
              </m:rPr>
              <w:rPr>
                <w:rFonts w:ascii="Cambria Math" w:hAnsi="Cambria Math"/>
                <w:snapToGrid w:val="0"/>
              </w:rPr>
              <m:t>2</m:t>
            </m:r>
          </m:e>
          <m:sup>
            <m:r>
              <m:rPr>
                <m:sty m:val="p"/>
              </m:rPr>
              <w:rPr>
                <w:rFonts w:ascii="Cambria Math" w:hAnsi="Cambria Math"/>
                <w:snapToGrid w:val="0"/>
              </w:rPr>
              <m:t>μ</m:t>
            </m:r>
          </m:sup>
        </m:sSup>
      </m:oMath>
      <w:r w:rsidRPr="00263E39">
        <w:rPr>
          <w:i/>
          <w:snapToGrid w:val="0"/>
        </w:rPr>
        <w:t>kHz</w:t>
      </w:r>
    </w:p>
    <w:p w:rsidR="004E3474" w:rsidRPr="00AA4841" w:rsidRDefault="004E3474" w:rsidP="00AA4841">
      <w:pPr>
        <w:spacing w:after="0"/>
        <w:rPr>
          <w:i/>
        </w:rPr>
      </w:pPr>
      <w:r w:rsidRPr="007325D7">
        <w:rPr>
          <w:b/>
          <w:i/>
        </w:rPr>
        <w:t xml:space="preserve">Proposal </w:t>
      </w:r>
      <w:r>
        <w:rPr>
          <w:b/>
          <w:i/>
          <w:noProof/>
        </w:rPr>
        <w:t>10</w:t>
      </w:r>
      <w:r w:rsidRPr="007325D7">
        <w:rPr>
          <w:b/>
          <w:i/>
        </w:rPr>
        <w:t>:</w:t>
      </w:r>
      <w:r w:rsidRPr="007325D7">
        <w:rPr>
          <w:i/>
        </w:rPr>
        <w:t xml:space="preserve">  </w:t>
      </w:r>
      <w:r w:rsidRPr="00AA4841">
        <w:rPr>
          <w:i/>
        </w:rPr>
        <w:t xml:space="preserve">UE can be configured to measure DL PRS RSTD, UE </w:t>
      </w:r>
      <w:proofErr w:type="spellStart"/>
      <w:r w:rsidRPr="00AA4841">
        <w:rPr>
          <w:i/>
        </w:rPr>
        <w:t>Tx</w:t>
      </w:r>
      <w:proofErr w:type="spellEnd"/>
      <w:r w:rsidRPr="00AA4841">
        <w:rPr>
          <w:i/>
        </w:rPr>
        <w:t>-Rx t</w:t>
      </w:r>
      <w:r>
        <w:rPr>
          <w:i/>
        </w:rPr>
        <w:t>ime difference, and DL PRS RSRP</w:t>
      </w:r>
    </w:p>
    <w:p w:rsidR="004E3474" w:rsidRPr="00C6209F" w:rsidRDefault="004E3474" w:rsidP="00C6209F">
      <w:pPr>
        <w:pStyle w:val="afb"/>
        <w:numPr>
          <w:ilvl w:val="0"/>
          <w:numId w:val="65"/>
        </w:numPr>
        <w:rPr>
          <w:i/>
        </w:rPr>
      </w:pPr>
      <w:r w:rsidRPr="00C6209F">
        <w:rPr>
          <w:i/>
        </w:rPr>
        <w:t>Up to X1</w:t>
      </w:r>
      <w:r>
        <w:rPr>
          <w:i/>
        </w:rPr>
        <w:t xml:space="preserve">=3 </w:t>
      </w:r>
      <w:r w:rsidRPr="00C6209F">
        <w:rPr>
          <w:i/>
        </w:rPr>
        <w:t xml:space="preserve"> positioning frequency layers</w:t>
      </w:r>
    </w:p>
    <w:p w:rsidR="004E3474" w:rsidRPr="00C6209F" w:rsidRDefault="004E3474" w:rsidP="00C6209F">
      <w:pPr>
        <w:pStyle w:val="afb"/>
        <w:numPr>
          <w:ilvl w:val="0"/>
          <w:numId w:val="65"/>
        </w:numPr>
        <w:rPr>
          <w:i/>
        </w:rPr>
      </w:pPr>
      <w:r w:rsidRPr="00C6209F">
        <w:rPr>
          <w:i/>
        </w:rPr>
        <w:t>Up to X2</w:t>
      </w:r>
      <w:r>
        <w:rPr>
          <w:i/>
        </w:rPr>
        <w:t>=24</w:t>
      </w:r>
      <w:r w:rsidRPr="00C6209F">
        <w:rPr>
          <w:i/>
        </w:rPr>
        <w:t xml:space="preserve"> TRPs per positioning frequency layer</w:t>
      </w:r>
    </w:p>
    <w:p w:rsidR="004E3474" w:rsidRPr="00C6209F" w:rsidRDefault="004E3474" w:rsidP="00C6209F">
      <w:pPr>
        <w:pStyle w:val="afb"/>
        <w:numPr>
          <w:ilvl w:val="0"/>
          <w:numId w:val="65"/>
        </w:numPr>
        <w:rPr>
          <w:i/>
        </w:rPr>
      </w:pPr>
      <w:r w:rsidRPr="00C6209F">
        <w:rPr>
          <w:i/>
        </w:rPr>
        <w:t>Up to X3</w:t>
      </w:r>
      <w:r>
        <w:rPr>
          <w:i/>
        </w:rPr>
        <w:t>=3</w:t>
      </w:r>
      <w:r w:rsidRPr="00C6209F">
        <w:rPr>
          <w:i/>
        </w:rPr>
        <w:t xml:space="preserve">  DL PRS resource sets per TRP</w:t>
      </w:r>
    </w:p>
    <w:p w:rsidR="004E3474" w:rsidRPr="00C6209F" w:rsidRDefault="004E3474" w:rsidP="00C6209F">
      <w:pPr>
        <w:pStyle w:val="afb"/>
        <w:numPr>
          <w:ilvl w:val="0"/>
          <w:numId w:val="65"/>
        </w:numPr>
        <w:rPr>
          <w:i/>
        </w:rPr>
      </w:pPr>
      <w:r w:rsidRPr="00C6209F">
        <w:rPr>
          <w:i/>
        </w:rPr>
        <w:t>Up to X4</w:t>
      </w:r>
      <w:r>
        <w:rPr>
          <w:i/>
        </w:rPr>
        <w:t>=64</w:t>
      </w:r>
      <w:r w:rsidRPr="00C6209F">
        <w:rPr>
          <w:i/>
        </w:rPr>
        <w:t xml:space="preserve"> DL PRS resources per PRS resource set</w:t>
      </w:r>
    </w:p>
    <w:p w:rsidR="004E3474" w:rsidRDefault="004E3474" w:rsidP="00B60CDB">
      <w:pPr>
        <w:spacing w:after="0"/>
        <w:rPr>
          <w:i/>
        </w:rPr>
      </w:pPr>
      <w:r w:rsidRPr="007325D7">
        <w:rPr>
          <w:b/>
          <w:i/>
        </w:rPr>
        <w:t xml:space="preserve">Proposal </w:t>
      </w:r>
      <w:r>
        <w:rPr>
          <w:b/>
          <w:i/>
          <w:noProof/>
        </w:rPr>
        <w:t>11</w:t>
      </w:r>
      <w:r w:rsidRPr="007325D7">
        <w:rPr>
          <w:b/>
          <w:i/>
        </w:rPr>
        <w:t>:</w:t>
      </w:r>
      <w:r w:rsidRPr="007325D7">
        <w:rPr>
          <w:i/>
        </w:rPr>
        <w:t xml:space="preserve">  </w:t>
      </w:r>
      <w:r w:rsidRPr="00AA4841">
        <w:rPr>
          <w:i/>
        </w:rPr>
        <w:t xml:space="preserve">UE can be configured to measure DL PRS RSTD, UE </w:t>
      </w:r>
      <w:proofErr w:type="spellStart"/>
      <w:r w:rsidRPr="00AA4841">
        <w:rPr>
          <w:i/>
        </w:rPr>
        <w:t>Tx</w:t>
      </w:r>
      <w:proofErr w:type="spellEnd"/>
      <w:r w:rsidRPr="00AA4841">
        <w:rPr>
          <w:i/>
        </w:rPr>
        <w:t>-Rx t</w:t>
      </w:r>
      <w:r>
        <w:rPr>
          <w:i/>
        </w:rPr>
        <w:t xml:space="preserve">ime difference, and DL PRS RSRP from </w:t>
      </w:r>
      <w:r w:rsidRPr="00AA4841">
        <w:rPr>
          <w:i/>
        </w:rPr>
        <w:t>up to</w:t>
      </w:r>
      <w:r>
        <w:rPr>
          <w:i/>
        </w:rPr>
        <w:t xml:space="preserve"> a </w:t>
      </w:r>
      <w:r w:rsidRPr="00AA4841">
        <w:rPr>
          <w:i/>
        </w:rPr>
        <w:t xml:space="preserve">total </w:t>
      </w:r>
      <w:r>
        <w:rPr>
          <w:i/>
        </w:rPr>
        <w:t xml:space="preserve">number </w:t>
      </w:r>
      <w:r w:rsidRPr="00AA4841">
        <w:rPr>
          <w:i/>
        </w:rPr>
        <w:t>of X5</w:t>
      </w:r>
      <w:r>
        <w:rPr>
          <w:i/>
        </w:rPr>
        <w:t>=512</w:t>
      </w:r>
      <w:r w:rsidRPr="00AA4841">
        <w:rPr>
          <w:i/>
        </w:rPr>
        <w:t xml:space="preserve"> </w:t>
      </w:r>
      <w:r>
        <w:rPr>
          <w:i/>
        </w:rPr>
        <w:t>DL PRS resources.</w:t>
      </w:r>
    </w:p>
    <w:p w:rsidR="004E3474" w:rsidRPr="00637402" w:rsidRDefault="004E3474" w:rsidP="00637402">
      <w:pPr>
        <w:spacing w:after="0"/>
        <w:rPr>
          <w:i/>
        </w:rPr>
      </w:pPr>
      <w:r w:rsidRPr="007325D7">
        <w:rPr>
          <w:b/>
          <w:i/>
        </w:rPr>
        <w:t xml:space="preserve">Proposal </w:t>
      </w:r>
      <w:r>
        <w:rPr>
          <w:b/>
          <w:i/>
          <w:noProof/>
        </w:rPr>
        <w:t>12</w:t>
      </w:r>
      <w:r w:rsidRPr="007325D7">
        <w:rPr>
          <w:b/>
          <w:i/>
        </w:rPr>
        <w:t>:</w:t>
      </w:r>
      <w:r>
        <w:rPr>
          <w:i/>
        </w:rPr>
        <w:t xml:space="preserve"> </w:t>
      </w:r>
      <w:r w:rsidRPr="00637402">
        <w:rPr>
          <w:i/>
        </w:rPr>
        <w:t xml:space="preserve">There is no need to increase the maximum number of SRS resources per SRS resource Set, the maximum number of SRS resources across all SRS resource Sets for a UE, as well as the total number of SRS Resource Sets, </w:t>
      </w:r>
      <w:r>
        <w:rPr>
          <w:i/>
        </w:rPr>
        <w:t>when</w:t>
      </w:r>
      <w:r w:rsidRPr="00637402">
        <w:rPr>
          <w:i/>
        </w:rPr>
        <w:t xml:space="preserve"> </w:t>
      </w:r>
      <w:r>
        <w:rPr>
          <w:i/>
        </w:rPr>
        <w:t xml:space="preserve">some or all </w:t>
      </w:r>
      <w:r w:rsidRPr="00637402">
        <w:rPr>
          <w:i/>
        </w:rPr>
        <w:t xml:space="preserve">SRS </w:t>
      </w:r>
      <w:r>
        <w:rPr>
          <w:i/>
        </w:rPr>
        <w:t xml:space="preserve">resources are configured </w:t>
      </w:r>
      <w:r w:rsidRPr="00637402">
        <w:rPr>
          <w:i/>
        </w:rPr>
        <w:t>for positioning.</w:t>
      </w:r>
    </w:p>
    <w:p w:rsidR="004E3474" w:rsidRDefault="004E3474" w:rsidP="00746ABB">
      <w:pPr>
        <w:spacing w:after="0"/>
      </w:pPr>
      <w:r w:rsidRPr="00746ABB">
        <w:rPr>
          <w:b/>
          <w:i/>
        </w:rPr>
        <w:t xml:space="preserve">Proposal </w:t>
      </w:r>
      <w:r>
        <w:rPr>
          <w:b/>
          <w:i/>
          <w:noProof/>
        </w:rPr>
        <w:t>13</w:t>
      </w:r>
      <w:r w:rsidRPr="00746ABB">
        <w:rPr>
          <w:b/>
          <w:i/>
        </w:rPr>
        <w:t>:</w:t>
      </w:r>
      <w:r w:rsidRPr="00746ABB">
        <w:rPr>
          <w:i/>
        </w:rPr>
        <w:t xml:space="preserve"> It is up to UE to define the leng</w:t>
      </w:r>
      <w:r>
        <w:rPr>
          <w:i/>
        </w:rPr>
        <w:t>th</w:t>
      </w:r>
      <w:r w:rsidRPr="00746ABB">
        <w:rPr>
          <w:i/>
        </w:rPr>
        <w:t xml:space="preserve"> of the measurement windows. Thus, the limit</w:t>
      </w:r>
      <w:r>
        <w:rPr>
          <w:i/>
        </w:rPr>
        <w:t>s</w:t>
      </w:r>
      <w:r w:rsidRPr="00746ABB">
        <w:rPr>
          <w:i/>
        </w:rPr>
        <w:t xml:space="preserve"> on the maximum number</w:t>
      </w:r>
      <w:r>
        <w:rPr>
          <w:i/>
        </w:rPr>
        <w:t>s</w:t>
      </w:r>
      <w:r w:rsidRPr="00746ABB">
        <w:rPr>
          <w:i/>
        </w:rPr>
        <w:t xml:space="preserve"> of DL PRS resources configured to the UE for all TRPs should be applied to all measurement window lengths.</w:t>
      </w:r>
    </w:p>
    <w:p w:rsidR="00CD054B" w:rsidRDefault="00CD054B" w:rsidP="006626CC">
      <w:pPr>
        <w:pStyle w:val="afb"/>
        <w:ind w:left="0"/>
        <w:rPr>
          <w:lang w:eastAsia="ko-KR"/>
        </w:rPr>
      </w:pPr>
    </w:p>
    <w:p w:rsidR="004E3474" w:rsidRPr="00F83765" w:rsidRDefault="004E3474" w:rsidP="0072213D">
      <w:pPr>
        <w:spacing w:after="0"/>
        <w:rPr>
          <w:rFonts w:eastAsia="Times New Roman"/>
          <w:i/>
          <w:lang w:eastAsia="zh-CN"/>
        </w:rPr>
      </w:pPr>
      <w:r w:rsidRPr="00F83765">
        <w:rPr>
          <w:b/>
          <w:i/>
        </w:rPr>
        <w:lastRenderedPageBreak/>
        <w:t xml:space="preserve">Proposal </w:t>
      </w:r>
      <w:r>
        <w:rPr>
          <w:b/>
          <w:i/>
          <w:noProof/>
        </w:rPr>
        <w:t>14</w:t>
      </w:r>
      <w:r w:rsidRPr="00F83765">
        <w:rPr>
          <w:b/>
          <w:i/>
        </w:rPr>
        <w:t>:</w:t>
      </w:r>
      <w:r w:rsidRPr="00F83765">
        <w:rPr>
          <w:i/>
        </w:rPr>
        <w:t xml:space="preserve"> UE can be configured to measure and </w:t>
      </w:r>
      <w:r w:rsidRPr="00F83765">
        <w:rPr>
          <w:i/>
          <w:lang w:eastAsia="x-none"/>
        </w:rPr>
        <w:t>report up to three</w:t>
      </w:r>
      <w:r w:rsidRPr="00F83765">
        <w:rPr>
          <w:i/>
          <w:color w:val="FF0000"/>
          <w:lang w:eastAsia="x-none"/>
        </w:rPr>
        <w:t xml:space="preserve"> </w:t>
      </w:r>
      <w:r w:rsidRPr="00F83765">
        <w:rPr>
          <w:i/>
        </w:rPr>
        <w:t xml:space="preserve">DL PRS RSTD measurements with each measurement between a different pair of </w:t>
      </w:r>
      <w:r w:rsidRPr="00F83765">
        <w:rPr>
          <w:rFonts w:eastAsia="Times New Roman"/>
          <w:i/>
          <w:lang w:eastAsia="zh-CN"/>
        </w:rPr>
        <w:t>DL PRS resources or DL PRS resource sets, and the M measurements being performed on the same pair of TRPs subject to UE capability</w:t>
      </w:r>
    </w:p>
    <w:p w:rsidR="004E3474" w:rsidRPr="00F83765" w:rsidRDefault="004E3474" w:rsidP="0072213D">
      <w:pPr>
        <w:numPr>
          <w:ilvl w:val="0"/>
          <w:numId w:val="57"/>
        </w:numPr>
        <w:spacing w:after="0"/>
        <w:rPr>
          <w:i/>
          <w:lang w:eastAsia="x-none"/>
        </w:rPr>
      </w:pPr>
      <w:r w:rsidRPr="00F83765">
        <w:rPr>
          <w:i/>
          <w:lang w:eastAsia="x-none"/>
        </w:rPr>
        <w:t>All the RSTD measurements in a single report should have a single reference timing</w:t>
      </w:r>
    </w:p>
    <w:p w:rsidR="004E3474" w:rsidRDefault="004E3474" w:rsidP="0072213D">
      <w:pPr>
        <w:numPr>
          <w:ilvl w:val="0"/>
          <w:numId w:val="57"/>
        </w:numPr>
        <w:spacing w:after="0"/>
        <w:rPr>
          <w:i/>
          <w:lang w:eastAsia="x-none"/>
        </w:rPr>
      </w:pPr>
      <w:r w:rsidRPr="00F83765">
        <w:rPr>
          <w:i/>
          <w:lang w:eastAsia="x-none"/>
        </w:rPr>
        <w:t>Note: Each RSTD measurement is between DL PRS Resources corresponding to different TRP IDs.</w:t>
      </w:r>
    </w:p>
    <w:p w:rsidR="004E3474" w:rsidRPr="00F83765" w:rsidRDefault="004E3474" w:rsidP="00FE7CFB">
      <w:pPr>
        <w:spacing w:after="0"/>
        <w:ind w:left="720"/>
        <w:rPr>
          <w:i/>
          <w:lang w:eastAsia="x-none"/>
        </w:rPr>
      </w:pPr>
    </w:p>
    <w:p w:rsidR="00CD054B" w:rsidRDefault="004E3474" w:rsidP="00CE06ED">
      <w:pPr>
        <w:rPr>
          <w:lang w:val="en-US" w:eastAsia="ko-KR"/>
        </w:rPr>
      </w:pPr>
      <w:r w:rsidRPr="00F83765">
        <w:rPr>
          <w:b/>
          <w:i/>
        </w:rPr>
        <w:t xml:space="preserve">Proposal </w:t>
      </w:r>
      <w:r>
        <w:rPr>
          <w:b/>
          <w:i/>
          <w:noProof/>
        </w:rPr>
        <w:t>15</w:t>
      </w:r>
      <w:r w:rsidRPr="00F83765">
        <w:rPr>
          <w:b/>
          <w:i/>
        </w:rPr>
        <w:t>:</w:t>
      </w:r>
      <w:r w:rsidRPr="00F83765">
        <w:rPr>
          <w:i/>
        </w:rPr>
        <w:t xml:space="preserve"> UE can be configured to measure and report up to </w:t>
      </w:r>
      <w:r w:rsidRPr="00F83765">
        <w:rPr>
          <w:i/>
          <w:lang w:eastAsia="x-none"/>
        </w:rPr>
        <w:t>three</w:t>
      </w:r>
      <w:r w:rsidRPr="00F83765">
        <w:rPr>
          <w:i/>
        </w:rPr>
        <w:t xml:space="preserve"> DL PRS </w:t>
      </w:r>
      <w:r w:rsidRPr="00F83765">
        <w:rPr>
          <w:i/>
          <w:lang w:eastAsia="zh-CN"/>
        </w:rPr>
        <w:t xml:space="preserve">RSRP </w:t>
      </w:r>
      <w:r w:rsidRPr="00F83765">
        <w:rPr>
          <w:i/>
        </w:rPr>
        <w:t xml:space="preserve">measurements on </w:t>
      </w:r>
      <w:r w:rsidRPr="00F83765">
        <w:rPr>
          <w:i/>
          <w:lang w:eastAsia="zh-CN"/>
        </w:rPr>
        <w:t xml:space="preserve">different DL PRS resources from the same </w:t>
      </w:r>
      <w:proofErr w:type="gramStart"/>
      <w:r w:rsidRPr="00F83765">
        <w:rPr>
          <w:i/>
          <w:lang w:eastAsia="zh-CN"/>
        </w:rPr>
        <w:t>TRP.</w:t>
      </w:r>
      <w:r w:rsidR="00CD054B">
        <w:rPr>
          <w:lang w:val="en-US" w:eastAsia="ko-KR"/>
        </w:rPr>
        <w:t>.</w:t>
      </w:r>
      <w:proofErr w:type="gramEnd"/>
    </w:p>
    <w:p w:rsidR="004E3474" w:rsidRDefault="004E3474" w:rsidP="005C2EAD">
      <w:pPr>
        <w:rPr>
          <w:snapToGrid w:val="0"/>
        </w:rPr>
      </w:pPr>
      <w:r w:rsidRPr="00C074CB">
        <w:rPr>
          <w:b/>
          <w:i/>
        </w:rPr>
        <w:t xml:space="preserve">Proposal </w:t>
      </w:r>
      <w:r>
        <w:rPr>
          <w:b/>
          <w:i/>
          <w:noProof/>
        </w:rPr>
        <w:t>16</w:t>
      </w:r>
      <w:r w:rsidRPr="00C074CB">
        <w:rPr>
          <w:b/>
          <w:i/>
        </w:rPr>
        <w:t>:</w:t>
      </w:r>
      <w:r w:rsidRPr="00C074CB">
        <w:rPr>
          <w:i/>
        </w:rPr>
        <w:t xml:space="preserve"> </w:t>
      </w:r>
      <w:r>
        <w:rPr>
          <w:b/>
          <w:i/>
        </w:rPr>
        <w:t xml:space="preserve"> </w:t>
      </w:r>
      <w:r w:rsidRPr="00CE06ED">
        <w:rPr>
          <w:i/>
        </w:rPr>
        <w:t xml:space="preserve">UE should support reporting up to 2 additional paths for RSTD measurements if UE detects </w:t>
      </w:r>
      <w:r>
        <w:rPr>
          <w:i/>
        </w:rPr>
        <w:t xml:space="preserve">the </w:t>
      </w:r>
      <w:r w:rsidRPr="00CE06ED">
        <w:rPr>
          <w:i/>
        </w:rPr>
        <w:t>additional path(s)</w:t>
      </w:r>
      <w:r>
        <w:rPr>
          <w:i/>
        </w:rPr>
        <w:t xml:space="preserve"> in addition to the first path</w:t>
      </w:r>
      <w:r w:rsidRPr="00CE06ED">
        <w:rPr>
          <w:i/>
        </w:rPr>
        <w:t xml:space="preserve">. The </w:t>
      </w:r>
      <w:r w:rsidRPr="00CE06ED">
        <w:rPr>
          <w:i/>
          <w:snapToGrid w:val="0"/>
        </w:rPr>
        <w:t xml:space="preserve">additional detected path timing values are relative to the </w:t>
      </w:r>
      <w:r>
        <w:rPr>
          <w:i/>
          <w:snapToGrid w:val="0"/>
        </w:rPr>
        <w:t>TOAs of the first paths</w:t>
      </w:r>
      <w:r w:rsidRPr="00CE06ED">
        <w:rPr>
          <w:i/>
          <w:snapToGrid w:val="0"/>
        </w:rPr>
        <w:t xml:space="preserve"> for determining the </w:t>
      </w:r>
      <w:r>
        <w:rPr>
          <w:i/>
          <w:snapToGrid w:val="0"/>
        </w:rPr>
        <w:t>RSTD</w:t>
      </w:r>
      <w:r w:rsidRPr="00CE06ED">
        <w:rPr>
          <w:i/>
          <w:snapToGrid w:val="0"/>
        </w:rPr>
        <w:t xml:space="preserve"> value</w:t>
      </w:r>
      <w:r>
        <w:rPr>
          <w:snapToGrid w:val="0"/>
        </w:rPr>
        <w:t>.</w:t>
      </w:r>
      <w:r w:rsidRPr="00E91B76">
        <w:rPr>
          <w:snapToGrid w:val="0"/>
        </w:rPr>
        <w:t xml:space="preserve"> </w:t>
      </w:r>
    </w:p>
    <w:p w:rsidR="004E3474" w:rsidRPr="002A27EE" w:rsidRDefault="004E3474" w:rsidP="00CE06ED">
      <w:pPr>
        <w:rPr>
          <w:i/>
          <w:snapToGrid w:val="0"/>
        </w:rPr>
      </w:pPr>
      <w:r w:rsidRPr="00C074CB">
        <w:rPr>
          <w:b/>
          <w:i/>
        </w:rPr>
        <w:t xml:space="preserve">Proposal </w:t>
      </w:r>
      <w:r>
        <w:rPr>
          <w:b/>
          <w:i/>
          <w:noProof/>
        </w:rPr>
        <w:t>17</w:t>
      </w:r>
      <w:r w:rsidRPr="00C074CB">
        <w:rPr>
          <w:b/>
          <w:i/>
        </w:rPr>
        <w:t>:</w:t>
      </w:r>
      <w:r w:rsidRPr="00C074CB">
        <w:rPr>
          <w:i/>
        </w:rPr>
        <w:t xml:space="preserve"> </w:t>
      </w:r>
      <w:r>
        <w:rPr>
          <w:b/>
          <w:i/>
        </w:rPr>
        <w:t xml:space="preserve"> </w:t>
      </w:r>
      <w:r>
        <w:rPr>
          <w:i/>
        </w:rPr>
        <w:t>gNB</w:t>
      </w:r>
      <w:r w:rsidRPr="00CE06ED">
        <w:rPr>
          <w:i/>
        </w:rPr>
        <w:t xml:space="preserve"> should support reporting up to 2 additional paths for </w:t>
      </w:r>
      <w:r>
        <w:rPr>
          <w:i/>
        </w:rPr>
        <w:t>g</w:t>
      </w:r>
      <w:r>
        <w:rPr>
          <w:snapToGrid w:val="0"/>
        </w:rPr>
        <w:t xml:space="preserve">NB UL RTOA </w:t>
      </w:r>
      <w:r w:rsidRPr="00CE06ED">
        <w:rPr>
          <w:i/>
        </w:rPr>
        <w:t xml:space="preserve">measurements if </w:t>
      </w:r>
      <w:r>
        <w:rPr>
          <w:i/>
        </w:rPr>
        <w:t>g</w:t>
      </w:r>
      <w:r>
        <w:rPr>
          <w:snapToGrid w:val="0"/>
        </w:rPr>
        <w:t xml:space="preserve">NB </w:t>
      </w:r>
      <w:r w:rsidRPr="00CE06ED">
        <w:rPr>
          <w:i/>
        </w:rPr>
        <w:t xml:space="preserve">detects additional path(s). The </w:t>
      </w:r>
      <w:r w:rsidRPr="00CE06ED">
        <w:rPr>
          <w:i/>
          <w:snapToGrid w:val="0"/>
        </w:rPr>
        <w:t xml:space="preserve">additional detected path timing values are relative to the </w:t>
      </w:r>
      <w:r>
        <w:rPr>
          <w:i/>
          <w:snapToGrid w:val="0"/>
        </w:rPr>
        <w:t>TOA of the first path that is</w:t>
      </w:r>
      <w:r w:rsidRPr="00CE06ED">
        <w:rPr>
          <w:i/>
          <w:snapToGrid w:val="0"/>
        </w:rPr>
        <w:t xml:space="preserve"> used for determining the </w:t>
      </w:r>
      <w:r w:rsidRPr="002A27EE">
        <w:rPr>
          <w:i/>
        </w:rPr>
        <w:t>g</w:t>
      </w:r>
      <w:r w:rsidRPr="002A27EE">
        <w:rPr>
          <w:i/>
          <w:snapToGrid w:val="0"/>
        </w:rPr>
        <w:t>NB UL RTOA value.</w:t>
      </w:r>
    </w:p>
    <w:p w:rsidR="0048340B" w:rsidRPr="0048340B" w:rsidRDefault="0048340B" w:rsidP="00B4462B">
      <w:pPr>
        <w:pStyle w:val="afa"/>
        <w:spacing w:before="240" w:after="0"/>
        <w:rPr>
          <w:lang w:val="en-US" w:eastAsia="ko-KR"/>
        </w:rPr>
      </w:pPr>
    </w:p>
    <w:p w:rsidR="00BB7E0A" w:rsidRPr="00A4102F" w:rsidRDefault="00BB7E0A" w:rsidP="00BB7E0A">
      <w:pPr>
        <w:pStyle w:val="10"/>
      </w:pPr>
      <w:r>
        <w:t>Reference</w:t>
      </w:r>
    </w:p>
    <w:p w:rsidR="00DA2C21" w:rsidRPr="00B72AD2" w:rsidRDefault="00DA2C21" w:rsidP="00DA2C21">
      <w:pPr>
        <w:pStyle w:val="afb"/>
        <w:numPr>
          <w:ilvl w:val="0"/>
          <w:numId w:val="34"/>
        </w:numPr>
        <w:rPr>
          <w:rFonts w:eastAsia="宋体"/>
          <w:noProof/>
          <w:szCs w:val="20"/>
          <w:lang w:eastAsia="zh-CN"/>
        </w:rPr>
      </w:pPr>
      <w:bookmarkStart w:id="18" w:name="_Ref16258579"/>
      <w:bookmarkStart w:id="19" w:name="_Ref23790100"/>
      <w:bookmarkStart w:id="20" w:name="_Ref7245531"/>
      <w:bookmarkStart w:id="21" w:name="_Ref4397737"/>
      <w:bookmarkStart w:id="22" w:name="_Ref525207548"/>
      <w:bookmarkStart w:id="23" w:name="_Ref466049618"/>
      <w:bookmarkStart w:id="24" w:name="_Ref430885014"/>
      <w:r w:rsidRPr="00B72AD2">
        <w:rPr>
          <w:rFonts w:eastAsia="宋体"/>
          <w:noProof/>
          <w:szCs w:val="20"/>
          <w:lang w:eastAsia="zh-CN"/>
        </w:rPr>
        <w:t>Chairm</w:t>
      </w:r>
      <w:r w:rsidR="00A36E64">
        <w:rPr>
          <w:rFonts w:eastAsia="宋体"/>
          <w:noProof/>
          <w:szCs w:val="20"/>
          <w:lang w:eastAsia="zh-CN"/>
        </w:rPr>
        <w:t>an’s Note 3GPP TSG RAN WG1#9</w:t>
      </w:r>
      <w:bookmarkEnd w:id="18"/>
      <w:r w:rsidR="001071A4">
        <w:rPr>
          <w:rFonts w:eastAsia="宋体"/>
          <w:noProof/>
          <w:szCs w:val="20"/>
          <w:lang w:eastAsia="zh-CN"/>
        </w:rPr>
        <w:t>8bis</w:t>
      </w:r>
      <w:bookmarkEnd w:id="19"/>
    </w:p>
    <w:p w:rsidR="00B72AD2" w:rsidRDefault="00B72AD2" w:rsidP="00B72AD2">
      <w:pPr>
        <w:pStyle w:val="afb"/>
        <w:numPr>
          <w:ilvl w:val="0"/>
          <w:numId w:val="34"/>
        </w:numPr>
        <w:rPr>
          <w:rFonts w:eastAsia="宋体"/>
          <w:noProof/>
          <w:szCs w:val="20"/>
          <w:lang w:eastAsia="zh-CN"/>
        </w:rPr>
      </w:pPr>
      <w:bookmarkStart w:id="25" w:name="_Ref14354475"/>
      <w:bookmarkStart w:id="26" w:name="_Ref23790063"/>
      <w:r w:rsidRPr="00B72AD2">
        <w:rPr>
          <w:rFonts w:eastAsia="宋体"/>
          <w:noProof/>
          <w:szCs w:val="20"/>
          <w:lang w:eastAsia="zh-CN"/>
        </w:rPr>
        <w:t>Chairman’s Note 3GPP TSG RAN WG1#9</w:t>
      </w:r>
      <w:bookmarkEnd w:id="20"/>
      <w:bookmarkEnd w:id="25"/>
      <w:r w:rsidR="001071A4">
        <w:rPr>
          <w:rFonts w:eastAsia="宋体"/>
          <w:noProof/>
          <w:szCs w:val="20"/>
          <w:lang w:eastAsia="zh-CN"/>
        </w:rPr>
        <w:t>8</w:t>
      </w:r>
      <w:bookmarkEnd w:id="26"/>
    </w:p>
    <w:p w:rsidR="00A742F0" w:rsidRPr="00A742F0" w:rsidRDefault="00A742F0" w:rsidP="00B72AD2">
      <w:pPr>
        <w:pStyle w:val="afb"/>
        <w:numPr>
          <w:ilvl w:val="0"/>
          <w:numId w:val="34"/>
        </w:numPr>
        <w:rPr>
          <w:rFonts w:eastAsia="宋体"/>
          <w:noProof/>
          <w:szCs w:val="20"/>
          <w:lang w:eastAsia="zh-CN"/>
        </w:rPr>
      </w:pPr>
      <w:bookmarkStart w:id="27" w:name="_Ref23790214"/>
      <w:r w:rsidRPr="00A742F0">
        <w:rPr>
          <w:rFonts w:eastAsia="宋体"/>
          <w:noProof/>
          <w:szCs w:val="20"/>
          <w:lang w:eastAsia="zh-CN"/>
        </w:rPr>
        <w:t>Chairman’s Note 3GPP TSG RAN WG1#97</w:t>
      </w:r>
      <w:bookmarkEnd w:id="27"/>
    </w:p>
    <w:p w:rsidR="005A5355" w:rsidRDefault="0078328A" w:rsidP="00A4478D">
      <w:pPr>
        <w:pStyle w:val="afb"/>
        <w:numPr>
          <w:ilvl w:val="0"/>
          <w:numId w:val="34"/>
        </w:numPr>
        <w:rPr>
          <w:rFonts w:eastAsia="宋体"/>
          <w:noProof/>
          <w:szCs w:val="20"/>
          <w:lang w:eastAsia="zh-CN"/>
        </w:rPr>
      </w:pPr>
      <w:bookmarkStart w:id="28" w:name="_Ref14357906"/>
      <w:r w:rsidRPr="00E31BE3">
        <w:rPr>
          <w:rFonts w:eastAsia="宋体"/>
          <w:noProof/>
          <w:szCs w:val="20"/>
          <w:lang w:eastAsia="zh-CN"/>
        </w:rPr>
        <w:t>R1-</w:t>
      </w:r>
      <w:r w:rsidR="00A4478D" w:rsidRPr="00A4478D">
        <w:rPr>
          <w:rFonts w:eastAsia="宋体"/>
          <w:noProof/>
          <w:szCs w:val="20"/>
          <w:lang w:eastAsia="zh-CN"/>
        </w:rPr>
        <w:t>1911531</w:t>
      </w:r>
      <w:r w:rsidR="005A5355">
        <w:rPr>
          <w:rFonts w:eastAsia="宋体"/>
          <w:noProof/>
          <w:szCs w:val="20"/>
          <w:lang w:eastAsia="zh-CN"/>
        </w:rPr>
        <w:t xml:space="preserve">, </w:t>
      </w:r>
      <w:r w:rsidR="005A5355" w:rsidRPr="005A5355">
        <w:rPr>
          <w:rFonts w:eastAsia="宋体"/>
          <w:noProof/>
          <w:szCs w:val="20"/>
          <w:lang w:eastAsia="zh-CN"/>
        </w:rPr>
        <w:t xml:space="preserve">Summary #2 of UE and gNB </w:t>
      </w:r>
      <w:r w:rsidR="005A5355">
        <w:rPr>
          <w:rFonts w:eastAsia="宋体"/>
          <w:noProof/>
          <w:szCs w:val="20"/>
          <w:lang w:eastAsia="zh-CN"/>
        </w:rPr>
        <w:t xml:space="preserve">measurements for NR Positioning, </w:t>
      </w:r>
      <w:r w:rsidR="005A5355" w:rsidRPr="005A5355">
        <w:rPr>
          <w:rFonts w:eastAsia="宋体"/>
          <w:noProof/>
          <w:szCs w:val="20"/>
          <w:lang w:eastAsia="zh-CN"/>
        </w:rPr>
        <w:t>CATT</w:t>
      </w:r>
      <w:bookmarkEnd w:id="28"/>
    </w:p>
    <w:p w:rsidR="00A4478D" w:rsidRDefault="00A4478D" w:rsidP="00A4478D">
      <w:pPr>
        <w:pStyle w:val="afb"/>
        <w:numPr>
          <w:ilvl w:val="0"/>
          <w:numId w:val="34"/>
        </w:numPr>
        <w:tabs>
          <w:tab w:val="left" w:pos="0"/>
          <w:tab w:val="left" w:pos="540"/>
        </w:tabs>
        <w:jc w:val="both"/>
      </w:pPr>
      <w:r w:rsidRPr="006609DD">
        <w:t>R1-1910320</w:t>
      </w:r>
      <w:r>
        <w:t>, “</w:t>
      </w:r>
      <w:r w:rsidRPr="00810111">
        <w:t>UE and gNB measurements for NR Positioning</w:t>
      </w:r>
      <w:r>
        <w:t>”, CATT</w:t>
      </w:r>
    </w:p>
    <w:p w:rsidR="00481B20" w:rsidRPr="00B72AD2" w:rsidRDefault="00481B20" w:rsidP="00481B20">
      <w:pPr>
        <w:pStyle w:val="afb"/>
        <w:numPr>
          <w:ilvl w:val="0"/>
          <w:numId w:val="34"/>
        </w:numPr>
        <w:rPr>
          <w:rFonts w:eastAsia="宋体"/>
          <w:noProof/>
          <w:szCs w:val="20"/>
          <w:lang w:eastAsia="zh-CN"/>
        </w:rPr>
      </w:pPr>
      <w:r w:rsidRPr="00481B20">
        <w:rPr>
          <w:rFonts w:eastAsia="宋体"/>
          <w:noProof/>
          <w:szCs w:val="20"/>
          <w:lang w:eastAsia="zh-CN"/>
        </w:rPr>
        <w:t>R1-1907841</w:t>
      </w:r>
      <w:r w:rsidR="00936122">
        <w:rPr>
          <w:rFonts w:eastAsia="宋体"/>
          <w:noProof/>
          <w:szCs w:val="20"/>
          <w:lang w:eastAsia="zh-CN"/>
        </w:rPr>
        <w:t xml:space="preserve">, </w:t>
      </w:r>
      <w:r w:rsidRPr="00481B20">
        <w:rPr>
          <w:rFonts w:eastAsia="宋体"/>
          <w:noProof/>
          <w:szCs w:val="20"/>
          <w:lang w:eastAsia="zh-CN"/>
        </w:rPr>
        <w:t>Summary #2 of 7.2.10.4: PHY procedur</w:t>
      </w:r>
      <w:r w:rsidR="00936122">
        <w:rPr>
          <w:rFonts w:eastAsia="宋体"/>
          <w:noProof/>
          <w:szCs w:val="20"/>
          <w:lang w:eastAsia="zh-CN"/>
        </w:rPr>
        <w:t xml:space="preserve">es for positioning measurements, </w:t>
      </w:r>
      <w:r w:rsidRPr="00481B20">
        <w:rPr>
          <w:rFonts w:eastAsia="宋体"/>
          <w:noProof/>
          <w:szCs w:val="20"/>
          <w:lang w:eastAsia="zh-CN"/>
        </w:rPr>
        <w:t>Qualcomm Incorporated</w:t>
      </w:r>
    </w:p>
    <w:p w:rsidR="0045463F" w:rsidRDefault="0045463F" w:rsidP="008B7191">
      <w:pPr>
        <w:pStyle w:val="afb"/>
        <w:numPr>
          <w:ilvl w:val="0"/>
          <w:numId w:val="34"/>
        </w:numPr>
        <w:jc w:val="both"/>
        <w:rPr>
          <w:rFonts w:eastAsia="宋体"/>
          <w:noProof/>
          <w:szCs w:val="20"/>
          <w:lang w:eastAsia="zh-CN"/>
        </w:rPr>
      </w:pPr>
      <w:bookmarkStart w:id="29" w:name="_Ref7245545"/>
      <w:r w:rsidRPr="0045463F">
        <w:rPr>
          <w:rFonts w:eastAsia="宋体"/>
          <w:noProof/>
          <w:szCs w:val="20"/>
          <w:lang w:eastAsia="zh-CN"/>
        </w:rPr>
        <w:t>RP-190752, “New WID: NR Positioning Support”, Intel Corporation, Ericsson</w:t>
      </w:r>
      <w:bookmarkEnd w:id="21"/>
      <w:bookmarkEnd w:id="29"/>
    </w:p>
    <w:p w:rsidR="00EA70E7" w:rsidRPr="003D523A" w:rsidRDefault="00EA70E7" w:rsidP="00EA70E7">
      <w:pPr>
        <w:pStyle w:val="afb"/>
        <w:numPr>
          <w:ilvl w:val="0"/>
          <w:numId w:val="34"/>
        </w:numPr>
        <w:jc w:val="both"/>
      </w:pPr>
      <w:r w:rsidRPr="00E31BE3">
        <w:rPr>
          <w:rFonts w:eastAsia="宋体"/>
          <w:noProof/>
          <w:szCs w:val="20"/>
          <w:lang w:eastAsia="zh-CN"/>
        </w:rPr>
        <w:t>R1-1907869</w:t>
      </w:r>
      <w:r w:rsidRPr="00983B36">
        <w:rPr>
          <w:rFonts w:eastAsia="宋体"/>
          <w:noProof/>
          <w:szCs w:val="20"/>
          <w:lang w:eastAsia="zh-CN"/>
        </w:rPr>
        <w:t xml:space="preserve">, </w:t>
      </w:r>
      <w:r w:rsidRPr="00FA0E74">
        <w:t>LS on Reference Point for Timing Related Measurements</w:t>
      </w:r>
      <w:r>
        <w:t>, RAN1</w:t>
      </w:r>
    </w:p>
    <w:p w:rsidR="003C39EA" w:rsidRDefault="003C39EA" w:rsidP="003C39EA">
      <w:pPr>
        <w:pStyle w:val="afb"/>
        <w:numPr>
          <w:ilvl w:val="0"/>
          <w:numId w:val="34"/>
        </w:numPr>
        <w:jc w:val="both"/>
        <w:rPr>
          <w:rFonts w:eastAsia="宋体"/>
          <w:noProof/>
          <w:szCs w:val="20"/>
          <w:lang w:eastAsia="zh-CN"/>
        </w:rPr>
      </w:pPr>
      <w:bookmarkStart w:id="30" w:name="_Ref4236764"/>
      <w:bookmarkStart w:id="31" w:name="_Ref4401900"/>
      <w:r>
        <w:rPr>
          <w:rFonts w:eastAsia="宋体"/>
          <w:noProof/>
          <w:szCs w:val="20"/>
          <w:lang w:eastAsia="zh-CN"/>
        </w:rPr>
        <w:t>3GPP TS 36.</w:t>
      </w:r>
      <w:r w:rsidR="00E33901">
        <w:rPr>
          <w:rFonts w:eastAsia="宋体"/>
          <w:noProof/>
          <w:szCs w:val="20"/>
          <w:lang w:eastAsia="zh-CN"/>
        </w:rPr>
        <w:t>133</w:t>
      </w:r>
      <w:r>
        <w:rPr>
          <w:rFonts w:eastAsia="宋体"/>
          <w:noProof/>
          <w:szCs w:val="20"/>
          <w:lang w:eastAsia="zh-CN"/>
        </w:rPr>
        <w:t>, “</w:t>
      </w:r>
      <w:r w:rsidRPr="0045463F">
        <w:rPr>
          <w:rFonts w:eastAsia="宋体"/>
          <w:noProof/>
          <w:szCs w:val="20"/>
          <w:lang w:eastAsia="zh-CN"/>
        </w:rPr>
        <w:t xml:space="preserve">E-UTRA; </w:t>
      </w:r>
      <w:r w:rsidRPr="00906A3E">
        <w:rPr>
          <w:rFonts w:eastAsia="宋体"/>
          <w:noProof/>
          <w:szCs w:val="20"/>
          <w:lang w:eastAsia="zh-CN"/>
        </w:rPr>
        <w:t>Physical layer</w:t>
      </w:r>
      <w:r>
        <w:rPr>
          <w:rFonts w:eastAsia="宋体"/>
          <w:noProof/>
          <w:szCs w:val="20"/>
          <w:lang w:eastAsia="zh-CN"/>
        </w:rPr>
        <w:t xml:space="preserve">; </w:t>
      </w:r>
      <w:r w:rsidRPr="00906A3E">
        <w:rPr>
          <w:rFonts w:eastAsia="宋体"/>
          <w:noProof/>
          <w:szCs w:val="20"/>
          <w:lang w:eastAsia="zh-CN"/>
        </w:rPr>
        <w:t>Measurements</w:t>
      </w:r>
      <w:r>
        <w:rPr>
          <w:rFonts w:eastAsia="宋体"/>
          <w:noProof/>
          <w:szCs w:val="20"/>
          <w:lang w:eastAsia="zh-CN"/>
        </w:rPr>
        <w:t>”</w:t>
      </w:r>
    </w:p>
    <w:p w:rsidR="00535D90" w:rsidRDefault="00535D90" w:rsidP="008B7191">
      <w:pPr>
        <w:pStyle w:val="afb"/>
        <w:numPr>
          <w:ilvl w:val="0"/>
          <w:numId w:val="34"/>
        </w:numPr>
        <w:jc w:val="both"/>
        <w:rPr>
          <w:rFonts w:eastAsia="宋体"/>
          <w:noProof/>
          <w:szCs w:val="20"/>
          <w:lang w:eastAsia="zh-CN"/>
        </w:rPr>
      </w:pPr>
      <w:r>
        <w:rPr>
          <w:rFonts w:eastAsia="宋体"/>
          <w:noProof/>
          <w:szCs w:val="20"/>
          <w:lang w:eastAsia="zh-CN"/>
        </w:rPr>
        <w:t>3GPP TS 36.214</w:t>
      </w:r>
      <w:r w:rsidR="005E2BA0">
        <w:rPr>
          <w:rFonts w:eastAsia="宋体"/>
          <w:noProof/>
          <w:szCs w:val="20"/>
          <w:lang w:eastAsia="zh-CN"/>
        </w:rPr>
        <w:t xml:space="preserve">, </w:t>
      </w:r>
      <w:r w:rsidR="000A2672">
        <w:rPr>
          <w:rFonts w:eastAsia="宋体"/>
          <w:noProof/>
          <w:szCs w:val="20"/>
          <w:lang w:eastAsia="zh-CN"/>
        </w:rPr>
        <w:t>“</w:t>
      </w:r>
      <w:r w:rsidRPr="0045463F">
        <w:rPr>
          <w:rFonts w:eastAsia="宋体"/>
          <w:noProof/>
          <w:szCs w:val="20"/>
          <w:lang w:eastAsia="zh-CN"/>
        </w:rPr>
        <w:t xml:space="preserve">E-UTRA; </w:t>
      </w:r>
      <w:r w:rsidR="00906A3E" w:rsidRPr="00906A3E">
        <w:rPr>
          <w:rFonts w:eastAsia="宋体"/>
          <w:noProof/>
          <w:szCs w:val="20"/>
          <w:lang w:eastAsia="zh-CN"/>
        </w:rPr>
        <w:t>Physical layer</w:t>
      </w:r>
      <w:r w:rsidR="00906A3E">
        <w:rPr>
          <w:rFonts w:eastAsia="宋体"/>
          <w:noProof/>
          <w:szCs w:val="20"/>
          <w:lang w:eastAsia="zh-CN"/>
        </w:rPr>
        <w:t xml:space="preserve">; </w:t>
      </w:r>
      <w:r w:rsidR="00906A3E" w:rsidRPr="00906A3E">
        <w:rPr>
          <w:rFonts w:eastAsia="宋体"/>
          <w:noProof/>
          <w:szCs w:val="20"/>
          <w:lang w:eastAsia="zh-CN"/>
        </w:rPr>
        <w:t>Measurements</w:t>
      </w:r>
      <w:r w:rsidR="000A2672">
        <w:rPr>
          <w:rFonts w:eastAsia="宋体"/>
          <w:noProof/>
          <w:szCs w:val="20"/>
          <w:lang w:eastAsia="zh-CN"/>
        </w:rPr>
        <w:t>”</w:t>
      </w:r>
      <w:bookmarkEnd w:id="30"/>
      <w:bookmarkEnd w:id="31"/>
    </w:p>
    <w:p w:rsidR="0039440B" w:rsidRDefault="0039440B" w:rsidP="0039440B">
      <w:pPr>
        <w:pStyle w:val="afb"/>
        <w:numPr>
          <w:ilvl w:val="0"/>
          <w:numId w:val="34"/>
        </w:numPr>
        <w:jc w:val="both"/>
        <w:rPr>
          <w:rFonts w:eastAsia="宋体"/>
          <w:noProof/>
          <w:szCs w:val="20"/>
          <w:lang w:eastAsia="zh-CN"/>
        </w:rPr>
      </w:pPr>
      <w:bookmarkStart w:id="32" w:name="_Ref7274478"/>
      <w:r>
        <w:rPr>
          <w:rFonts w:eastAsia="宋体"/>
          <w:noProof/>
          <w:szCs w:val="20"/>
          <w:lang w:eastAsia="zh-CN"/>
        </w:rPr>
        <w:t>3GPP TS 36.355, “</w:t>
      </w:r>
      <w:r w:rsidRPr="0045463F">
        <w:rPr>
          <w:rFonts w:eastAsia="宋体"/>
          <w:noProof/>
          <w:szCs w:val="20"/>
          <w:lang w:eastAsia="zh-CN"/>
        </w:rPr>
        <w:t>E-UTRA;</w:t>
      </w:r>
      <w:r>
        <w:rPr>
          <w:rFonts w:eastAsia="宋体"/>
          <w:noProof/>
          <w:szCs w:val="20"/>
          <w:lang w:eastAsia="zh-CN"/>
        </w:rPr>
        <w:t xml:space="preserve"> </w:t>
      </w:r>
      <w:r w:rsidRPr="0039440B">
        <w:rPr>
          <w:rFonts w:eastAsia="宋体"/>
          <w:noProof/>
          <w:szCs w:val="20"/>
          <w:lang w:eastAsia="zh-CN"/>
        </w:rPr>
        <w:t>LTE Positioning Protocol (LPP)</w:t>
      </w:r>
      <w:r>
        <w:rPr>
          <w:rFonts w:eastAsia="宋体"/>
          <w:noProof/>
          <w:szCs w:val="20"/>
          <w:lang w:eastAsia="zh-CN"/>
        </w:rPr>
        <w:t>”</w:t>
      </w:r>
      <w:bookmarkEnd w:id="32"/>
    </w:p>
    <w:p w:rsidR="0039440B" w:rsidRPr="00906A3E" w:rsidRDefault="005E2BA0" w:rsidP="0039440B">
      <w:pPr>
        <w:pStyle w:val="afb"/>
        <w:numPr>
          <w:ilvl w:val="0"/>
          <w:numId w:val="34"/>
        </w:numPr>
        <w:jc w:val="both"/>
        <w:rPr>
          <w:rFonts w:eastAsia="宋体"/>
          <w:noProof/>
          <w:szCs w:val="20"/>
          <w:lang w:eastAsia="zh-CN"/>
        </w:rPr>
      </w:pPr>
      <w:r>
        <w:rPr>
          <w:rFonts w:eastAsia="宋体"/>
          <w:noProof/>
          <w:szCs w:val="20"/>
          <w:lang w:eastAsia="zh-CN"/>
        </w:rPr>
        <w:t xml:space="preserve">3GPP TS 36.455, </w:t>
      </w:r>
      <w:r w:rsidR="0039440B">
        <w:rPr>
          <w:rFonts w:eastAsia="宋体"/>
          <w:noProof/>
          <w:szCs w:val="20"/>
          <w:lang w:eastAsia="zh-CN"/>
        </w:rPr>
        <w:t>“</w:t>
      </w:r>
      <w:r w:rsidR="0039440B" w:rsidRPr="0045463F">
        <w:rPr>
          <w:rFonts w:eastAsia="宋体"/>
          <w:noProof/>
          <w:szCs w:val="20"/>
          <w:lang w:eastAsia="zh-CN"/>
        </w:rPr>
        <w:t>E-UTRA;</w:t>
      </w:r>
      <w:r w:rsidR="0039440B">
        <w:rPr>
          <w:rFonts w:eastAsia="宋体"/>
          <w:noProof/>
          <w:szCs w:val="20"/>
          <w:lang w:eastAsia="zh-CN"/>
        </w:rPr>
        <w:t xml:space="preserve"> </w:t>
      </w:r>
      <w:r w:rsidR="0039440B" w:rsidRPr="0039440B">
        <w:rPr>
          <w:rFonts w:eastAsia="宋体"/>
          <w:noProof/>
          <w:szCs w:val="20"/>
          <w:lang w:eastAsia="zh-CN"/>
        </w:rPr>
        <w:t xml:space="preserve">LTE Positioning Protocol </w:t>
      </w:r>
      <w:r w:rsidR="0039440B">
        <w:rPr>
          <w:rFonts w:eastAsia="宋体"/>
          <w:noProof/>
          <w:szCs w:val="20"/>
          <w:lang w:eastAsia="zh-CN"/>
        </w:rPr>
        <w:t>A</w:t>
      </w:r>
      <w:r w:rsidR="0039440B" w:rsidRPr="0039440B">
        <w:rPr>
          <w:rFonts w:eastAsia="宋体"/>
          <w:noProof/>
          <w:szCs w:val="20"/>
          <w:lang w:eastAsia="zh-CN"/>
        </w:rPr>
        <w:t>(LPP</w:t>
      </w:r>
      <w:r w:rsidR="0039440B">
        <w:rPr>
          <w:rFonts w:eastAsia="宋体"/>
          <w:noProof/>
          <w:szCs w:val="20"/>
          <w:lang w:eastAsia="zh-CN"/>
        </w:rPr>
        <w:t>a</w:t>
      </w:r>
      <w:r w:rsidR="0039440B" w:rsidRPr="0039440B">
        <w:rPr>
          <w:rFonts w:eastAsia="宋体"/>
          <w:noProof/>
          <w:szCs w:val="20"/>
          <w:lang w:eastAsia="zh-CN"/>
        </w:rPr>
        <w:t>)</w:t>
      </w:r>
      <w:r w:rsidR="0039440B">
        <w:rPr>
          <w:rFonts w:eastAsia="宋体"/>
          <w:noProof/>
          <w:szCs w:val="20"/>
          <w:lang w:eastAsia="zh-CN"/>
        </w:rPr>
        <w:t>”</w:t>
      </w:r>
    </w:p>
    <w:p w:rsidR="003C39EA" w:rsidRPr="00C06A22" w:rsidRDefault="003C39EA" w:rsidP="003C39EA">
      <w:pPr>
        <w:pStyle w:val="afb"/>
        <w:numPr>
          <w:ilvl w:val="0"/>
          <w:numId w:val="34"/>
        </w:numPr>
        <w:tabs>
          <w:tab w:val="left" w:pos="0"/>
          <w:tab w:val="left" w:pos="540"/>
        </w:tabs>
        <w:jc w:val="both"/>
      </w:pPr>
      <w:bookmarkStart w:id="33" w:name="_Ref4397941"/>
      <w:bookmarkStart w:id="34" w:name="_Ref5092889"/>
      <w:r>
        <w:rPr>
          <w:lang w:val="en-GB"/>
        </w:rPr>
        <w:t xml:space="preserve">3GPP TS 36.459, “Evolved Universal Terrestrial Radio Access (E-UTRA);  </w:t>
      </w:r>
      <w:proofErr w:type="spellStart"/>
      <w:r>
        <w:rPr>
          <w:lang w:val="en-GB"/>
        </w:rPr>
        <w:t>SLm</w:t>
      </w:r>
      <w:proofErr w:type="spellEnd"/>
      <w:r>
        <w:rPr>
          <w:lang w:val="en-GB"/>
        </w:rPr>
        <w:t xml:space="preserve"> Application Protocol (</w:t>
      </w:r>
      <w:proofErr w:type="spellStart"/>
      <w:r>
        <w:rPr>
          <w:lang w:val="en-GB"/>
        </w:rPr>
        <w:t>SLmAP</w:t>
      </w:r>
      <w:proofErr w:type="spellEnd"/>
      <w:r>
        <w:rPr>
          <w:lang w:val="en-GB"/>
        </w:rPr>
        <w:t>)”</w:t>
      </w:r>
    </w:p>
    <w:p w:rsidR="003C39EA" w:rsidRPr="00810111" w:rsidRDefault="003C39EA" w:rsidP="003C39EA">
      <w:pPr>
        <w:pStyle w:val="afb"/>
        <w:numPr>
          <w:ilvl w:val="0"/>
          <w:numId w:val="34"/>
        </w:numPr>
        <w:tabs>
          <w:tab w:val="left" w:pos="0"/>
          <w:tab w:val="left" w:pos="540"/>
        </w:tabs>
        <w:jc w:val="both"/>
      </w:pPr>
      <w:r>
        <w:rPr>
          <w:lang w:val="en-GB"/>
        </w:rPr>
        <w:t xml:space="preserve">3GPP TS 36.111, </w:t>
      </w:r>
      <w:r w:rsidRPr="0062722D">
        <w:rPr>
          <w:lang w:val="en-GB"/>
        </w:rPr>
        <w:t>“Evolved Universal Terrestrial Radio Access (E-UTRA); Location Measurement Unit (LMU) performance specification; Network Based Positioning Systems in E-UTRAN”</w:t>
      </w:r>
    </w:p>
    <w:p w:rsidR="003C39EA" w:rsidRPr="00906A3E" w:rsidRDefault="003C39EA" w:rsidP="003C39EA">
      <w:pPr>
        <w:pStyle w:val="afb"/>
        <w:numPr>
          <w:ilvl w:val="0"/>
          <w:numId w:val="34"/>
        </w:numPr>
        <w:jc w:val="both"/>
        <w:rPr>
          <w:rFonts w:eastAsia="宋体"/>
          <w:noProof/>
          <w:szCs w:val="20"/>
          <w:lang w:eastAsia="zh-CN"/>
        </w:rPr>
      </w:pPr>
      <w:r>
        <w:rPr>
          <w:rFonts w:eastAsia="宋体"/>
          <w:noProof/>
          <w:szCs w:val="20"/>
          <w:lang w:eastAsia="zh-CN"/>
        </w:rPr>
        <w:t>3GPP TS 38.215, “NR;</w:t>
      </w:r>
      <w:r w:rsidRPr="0045463F">
        <w:rPr>
          <w:rFonts w:eastAsia="宋体"/>
          <w:noProof/>
          <w:szCs w:val="20"/>
          <w:lang w:eastAsia="zh-CN"/>
        </w:rPr>
        <w:t xml:space="preserve"> </w:t>
      </w:r>
      <w:r w:rsidRPr="00906A3E">
        <w:rPr>
          <w:rFonts w:eastAsia="宋体"/>
          <w:noProof/>
          <w:szCs w:val="20"/>
          <w:lang w:eastAsia="zh-CN"/>
        </w:rPr>
        <w:t>Physical layer</w:t>
      </w:r>
      <w:r>
        <w:rPr>
          <w:rFonts w:eastAsia="宋体"/>
          <w:noProof/>
          <w:szCs w:val="20"/>
          <w:lang w:eastAsia="zh-CN"/>
        </w:rPr>
        <w:t xml:space="preserve">; </w:t>
      </w:r>
      <w:r w:rsidRPr="00906A3E">
        <w:rPr>
          <w:rFonts w:eastAsia="宋体"/>
          <w:noProof/>
          <w:szCs w:val="20"/>
          <w:lang w:eastAsia="zh-CN"/>
        </w:rPr>
        <w:t>Measurements</w:t>
      </w:r>
      <w:r>
        <w:rPr>
          <w:rFonts w:eastAsia="宋体"/>
          <w:noProof/>
          <w:szCs w:val="20"/>
          <w:lang w:eastAsia="zh-CN"/>
        </w:rPr>
        <w:t>”</w:t>
      </w:r>
      <w:bookmarkEnd w:id="33"/>
    </w:p>
    <w:p w:rsidR="00D77843" w:rsidRPr="00C06A22" w:rsidRDefault="005E2BA0" w:rsidP="00C06A22">
      <w:pPr>
        <w:pStyle w:val="afb"/>
        <w:numPr>
          <w:ilvl w:val="0"/>
          <w:numId w:val="34"/>
        </w:numPr>
        <w:tabs>
          <w:tab w:val="left" w:pos="0"/>
          <w:tab w:val="left" w:pos="540"/>
        </w:tabs>
        <w:jc w:val="both"/>
      </w:pPr>
      <w:r>
        <w:rPr>
          <w:rFonts w:eastAsia="宋体"/>
          <w:noProof/>
          <w:szCs w:val="20"/>
          <w:lang w:eastAsia="zh-CN"/>
        </w:rPr>
        <w:t xml:space="preserve">3GPP TS 38.901, </w:t>
      </w:r>
      <w:r w:rsidR="000A2672" w:rsidRPr="00D77843">
        <w:rPr>
          <w:rFonts w:eastAsia="宋体"/>
          <w:noProof/>
          <w:szCs w:val="20"/>
          <w:lang w:eastAsia="zh-CN"/>
        </w:rPr>
        <w:t>“</w:t>
      </w:r>
      <w:r w:rsidR="006464C8" w:rsidRPr="00D77843">
        <w:rPr>
          <w:rFonts w:eastAsia="宋体"/>
          <w:noProof/>
          <w:szCs w:val="20"/>
          <w:lang w:eastAsia="zh-CN"/>
        </w:rPr>
        <w:t>NR; LOS and NLOS channel models for frequencies from 0.5 to 100 GHz (Release 15</w:t>
      </w:r>
      <w:r w:rsidR="000A2672" w:rsidRPr="00D77843">
        <w:rPr>
          <w:rFonts w:eastAsia="宋体"/>
          <w:noProof/>
          <w:szCs w:val="20"/>
          <w:lang w:eastAsia="zh-CN"/>
        </w:rPr>
        <w:t>)”</w:t>
      </w:r>
    </w:p>
    <w:bookmarkEnd w:id="22"/>
    <w:bookmarkEnd w:id="23"/>
    <w:bookmarkEnd w:id="24"/>
    <w:bookmarkEnd w:id="34"/>
    <w:p w:rsidR="002B0AE1" w:rsidRPr="003C2886" w:rsidRDefault="002B0AE1" w:rsidP="002B0AE1">
      <w:pPr>
        <w:pStyle w:val="afb"/>
        <w:numPr>
          <w:ilvl w:val="0"/>
          <w:numId w:val="34"/>
        </w:numPr>
        <w:tabs>
          <w:tab w:val="left" w:pos="0"/>
          <w:tab w:val="left" w:pos="540"/>
        </w:tabs>
        <w:jc w:val="both"/>
      </w:pPr>
      <w:r w:rsidRPr="002B0AE1">
        <w:t>R1-1807959</w:t>
      </w:r>
      <w:r>
        <w:t>, “</w:t>
      </w:r>
      <w:r w:rsidRPr="002B0AE1">
        <w:t>CR to 38.215 capturing the RAN1#92bis and RAN1#93 meeting agreements</w:t>
      </w:r>
      <w:r>
        <w:t>”, Intel</w:t>
      </w:r>
    </w:p>
    <w:p w:rsidR="00FD2B93" w:rsidRPr="003C2886" w:rsidRDefault="00E72B7F" w:rsidP="008A4CCD">
      <w:pPr>
        <w:pStyle w:val="afb"/>
        <w:numPr>
          <w:ilvl w:val="0"/>
          <w:numId w:val="34"/>
        </w:numPr>
        <w:tabs>
          <w:tab w:val="left" w:pos="0"/>
          <w:tab w:val="left" w:pos="540"/>
        </w:tabs>
        <w:jc w:val="both"/>
      </w:pPr>
      <w:bookmarkStart w:id="35" w:name="_Ref20739262"/>
      <w:r w:rsidRPr="00E72B7F">
        <w:t>R1-1907869</w:t>
      </w:r>
      <w:r>
        <w:t>, “</w:t>
      </w:r>
      <w:r w:rsidR="00AB1475" w:rsidRPr="00AB1475">
        <w:t>LS on Reference Point for Timing Related Measurements</w:t>
      </w:r>
      <w:r w:rsidR="00AB1475">
        <w:t>”, RAN1</w:t>
      </w:r>
      <w:bookmarkEnd w:id="35"/>
    </w:p>
    <w:sectPr w:rsidR="00FD2B93" w:rsidRPr="003C2886" w:rsidSect="002C77C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47B" w:rsidRDefault="0090647B" w:rsidP="00086ACB">
      <w:r>
        <w:separator/>
      </w:r>
    </w:p>
  </w:endnote>
  <w:endnote w:type="continuationSeparator" w:id="0">
    <w:p w:rsidR="0090647B" w:rsidRDefault="0090647B"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2B51DB" w:rsidRDefault="002B51DB">
        <w:pPr>
          <w:pStyle w:val="aa"/>
        </w:pPr>
        <w:r>
          <w:fldChar w:fldCharType="begin"/>
        </w:r>
        <w:r>
          <w:instrText xml:space="preserve"> PAGE   \* MERGEFORMAT </w:instrText>
        </w:r>
        <w:r>
          <w:fldChar w:fldCharType="separate"/>
        </w:r>
        <w:r w:rsidR="003044FC">
          <w:t>1</w:t>
        </w:r>
        <w:r>
          <w:fldChar w:fldCharType="end"/>
        </w:r>
      </w:p>
    </w:sdtContent>
  </w:sdt>
  <w:p w:rsidR="002B51DB" w:rsidRDefault="002B51D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47B" w:rsidRDefault="0090647B" w:rsidP="00086ACB">
      <w:r>
        <w:separator/>
      </w:r>
    </w:p>
  </w:footnote>
  <w:footnote w:type="continuationSeparator" w:id="0">
    <w:p w:rsidR="0090647B" w:rsidRDefault="0090647B"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06FB754F"/>
    <w:multiLevelType w:val="hybridMultilevel"/>
    <w:tmpl w:val="3DFAE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7">
    <w:nsid w:val="12993743"/>
    <w:multiLevelType w:val="hybridMultilevel"/>
    <w:tmpl w:val="65E6B868"/>
    <w:lvl w:ilvl="0" w:tplc="04090001">
      <w:start w:val="1"/>
      <w:numFmt w:val="bullet"/>
      <w:lvlText w:val=""/>
      <w:lvlJc w:val="left"/>
      <w:pPr>
        <w:ind w:left="720" w:hanging="360"/>
      </w:pPr>
      <w:rPr>
        <w:rFonts w:ascii="Symbol" w:hAnsi="Symbol" w:hint="default"/>
      </w:rPr>
    </w:lvl>
    <w:lvl w:ilvl="1" w:tplc="190E9D2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D4642"/>
    <w:multiLevelType w:val="hybridMultilevel"/>
    <w:tmpl w:val="50BEF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1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CA46506"/>
    <w:multiLevelType w:val="hybridMultilevel"/>
    <w:tmpl w:val="BE987D0A"/>
    <w:lvl w:ilvl="0" w:tplc="0409000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7">
    <w:nsid w:val="236876DF"/>
    <w:multiLevelType w:val="hybridMultilevel"/>
    <w:tmpl w:val="3020A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4">
    <w:nsid w:val="3BBE3AC4"/>
    <w:multiLevelType w:val="hybridMultilevel"/>
    <w:tmpl w:val="41AE06A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2644995"/>
    <w:multiLevelType w:val="hybridMultilevel"/>
    <w:tmpl w:val="E048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7804D93"/>
    <w:multiLevelType w:val="hybridMultilevel"/>
    <w:tmpl w:val="AF92D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8BF1737"/>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43">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45">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9">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6DD84497"/>
    <w:multiLevelType w:val="hybridMultilevel"/>
    <w:tmpl w:val="3D88E2CA"/>
    <w:lvl w:ilvl="0" w:tplc="5C72E4F4">
      <w:start w:val="20"/>
      <w:numFmt w:val="bullet"/>
      <w:lvlText w:val="–"/>
      <w:lvlJc w:val="left"/>
      <w:pPr>
        <w:ind w:left="1304" w:hanging="360"/>
      </w:pPr>
      <w:rPr>
        <w:rFonts w:ascii="Ericsson Capital TT" w:hAnsi="Ericsson Capital TT" w:hint="default"/>
      </w:rPr>
    </w:lvl>
    <w:lvl w:ilvl="1" w:tplc="08090003">
      <w:start w:val="1"/>
      <w:numFmt w:val="bullet"/>
      <w:lvlText w:val="o"/>
      <w:lvlJc w:val="left"/>
      <w:pPr>
        <w:ind w:left="2024" w:hanging="360"/>
      </w:pPr>
      <w:rPr>
        <w:rFonts w:ascii="Courier New" w:hAnsi="Courier New" w:cs="Courier New" w:hint="default"/>
      </w:rPr>
    </w:lvl>
    <w:lvl w:ilvl="2" w:tplc="08090005">
      <w:start w:val="1"/>
      <w:numFmt w:val="bullet"/>
      <w:lvlText w:val=""/>
      <w:lvlJc w:val="left"/>
      <w:pPr>
        <w:ind w:left="2744" w:hanging="360"/>
      </w:pPr>
      <w:rPr>
        <w:rFonts w:ascii="Wingdings" w:hAnsi="Wingdings" w:hint="default"/>
      </w:rPr>
    </w:lvl>
    <w:lvl w:ilvl="3" w:tplc="08090001">
      <w:start w:val="1"/>
      <w:numFmt w:val="bullet"/>
      <w:lvlText w:val=""/>
      <w:lvlJc w:val="left"/>
      <w:pPr>
        <w:ind w:left="3464" w:hanging="360"/>
      </w:pPr>
      <w:rPr>
        <w:rFonts w:ascii="Symbol" w:hAnsi="Symbol" w:hint="default"/>
      </w:rPr>
    </w:lvl>
    <w:lvl w:ilvl="4" w:tplc="08090003">
      <w:start w:val="1"/>
      <w:numFmt w:val="bullet"/>
      <w:lvlText w:val="o"/>
      <w:lvlJc w:val="left"/>
      <w:pPr>
        <w:ind w:left="4184" w:hanging="360"/>
      </w:pPr>
      <w:rPr>
        <w:rFonts w:ascii="Courier New" w:hAnsi="Courier New" w:cs="Courier New" w:hint="default"/>
      </w:rPr>
    </w:lvl>
    <w:lvl w:ilvl="5" w:tplc="08090005">
      <w:start w:val="1"/>
      <w:numFmt w:val="bullet"/>
      <w:lvlText w:val=""/>
      <w:lvlJc w:val="left"/>
      <w:pPr>
        <w:ind w:left="4904" w:hanging="360"/>
      </w:pPr>
      <w:rPr>
        <w:rFonts w:ascii="Wingdings" w:hAnsi="Wingdings" w:hint="default"/>
      </w:rPr>
    </w:lvl>
    <w:lvl w:ilvl="6" w:tplc="08090001">
      <w:start w:val="1"/>
      <w:numFmt w:val="bullet"/>
      <w:lvlText w:val=""/>
      <w:lvlJc w:val="left"/>
      <w:pPr>
        <w:ind w:left="5624" w:hanging="360"/>
      </w:pPr>
      <w:rPr>
        <w:rFonts w:ascii="Symbol" w:hAnsi="Symbol" w:hint="default"/>
      </w:rPr>
    </w:lvl>
    <w:lvl w:ilvl="7" w:tplc="08090003">
      <w:start w:val="1"/>
      <w:numFmt w:val="bullet"/>
      <w:lvlText w:val="o"/>
      <w:lvlJc w:val="left"/>
      <w:pPr>
        <w:ind w:left="6344" w:hanging="360"/>
      </w:pPr>
      <w:rPr>
        <w:rFonts w:ascii="Courier New" w:hAnsi="Courier New" w:cs="Courier New" w:hint="default"/>
      </w:rPr>
    </w:lvl>
    <w:lvl w:ilvl="8" w:tplc="08090005">
      <w:start w:val="1"/>
      <w:numFmt w:val="bullet"/>
      <w:lvlText w:val=""/>
      <w:lvlJc w:val="left"/>
      <w:pPr>
        <w:ind w:left="7064" w:hanging="360"/>
      </w:pPr>
      <w:rPr>
        <w:rFonts w:ascii="Wingdings" w:hAnsi="Wingdings" w:hint="default"/>
      </w:rPr>
    </w:lvl>
  </w:abstractNum>
  <w:abstractNum w:abstractNumId="53">
    <w:nsid w:val="6E602E28"/>
    <w:multiLevelType w:val="hybridMultilevel"/>
    <w:tmpl w:val="BECE6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57">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60">
    <w:nsid w:val="71A815CD"/>
    <w:multiLevelType w:val="hybridMultilevel"/>
    <w:tmpl w:val="1F76391A"/>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63">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6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54"/>
  </w:num>
  <w:num w:numId="3">
    <w:abstractNumId w:val="2"/>
  </w:num>
  <w:num w:numId="4">
    <w:abstractNumId w:val="65"/>
  </w:num>
  <w:num w:numId="5">
    <w:abstractNumId w:val="22"/>
  </w:num>
  <w:num w:numId="6">
    <w:abstractNumId w:val="64"/>
  </w:num>
  <w:num w:numId="7">
    <w:abstractNumId w:val="9"/>
  </w:num>
  <w:num w:numId="8">
    <w:abstractNumId w:val="0"/>
  </w:num>
  <w:num w:numId="9">
    <w:abstractNumId w:val="41"/>
  </w:num>
  <w:num w:numId="10">
    <w:abstractNumId w:val="15"/>
  </w:num>
  <w:num w:numId="11">
    <w:abstractNumId w:val="51"/>
  </w:num>
  <w:num w:numId="12">
    <w:abstractNumId w:val="25"/>
  </w:num>
  <w:num w:numId="13">
    <w:abstractNumId w:val="12"/>
  </w:num>
  <w:num w:numId="14">
    <w:abstractNumId w:val="63"/>
  </w:num>
  <w:num w:numId="15">
    <w:abstractNumId w:val="40"/>
  </w:num>
  <w:num w:numId="16">
    <w:abstractNumId w:val="23"/>
  </w:num>
  <w:num w:numId="17">
    <w:abstractNumId w:val="42"/>
  </w:num>
  <w:num w:numId="18">
    <w:abstractNumId w:val="56"/>
  </w:num>
  <w:num w:numId="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1"/>
  </w:num>
  <w:num w:numId="22">
    <w:abstractNumId w:val="66"/>
  </w:num>
  <w:num w:numId="23">
    <w:abstractNumId w:val="19"/>
  </w:num>
  <w:num w:numId="24">
    <w:abstractNumId w:val="61"/>
  </w:num>
  <w:num w:numId="25">
    <w:abstractNumId w:val="45"/>
  </w:num>
  <w:num w:numId="26">
    <w:abstractNumId w:val="16"/>
  </w:num>
  <w:num w:numId="27">
    <w:abstractNumId w:val="3"/>
  </w:num>
  <w:num w:numId="28">
    <w:abstractNumId w:val="62"/>
  </w:num>
  <w:num w:numId="29">
    <w:abstractNumId w:val="1"/>
  </w:num>
  <w:num w:numId="30">
    <w:abstractNumId w:val="44"/>
  </w:num>
  <w:num w:numId="31">
    <w:abstractNumId w:val="18"/>
  </w:num>
  <w:num w:numId="32">
    <w:abstractNumId w:val="49"/>
  </w:num>
  <w:num w:numId="33">
    <w:abstractNumId w:val="47"/>
  </w:num>
  <w:num w:numId="34">
    <w:abstractNumId w:val="58"/>
  </w:num>
  <w:num w:numId="35">
    <w:abstractNumId w:val="27"/>
  </w:num>
  <w:num w:numId="36">
    <w:abstractNumId w:val="7"/>
  </w:num>
  <w:num w:numId="37">
    <w:abstractNumId w:val="5"/>
  </w:num>
  <w:num w:numId="38">
    <w:abstractNumId w:val="46"/>
  </w:num>
  <w:num w:numId="39">
    <w:abstractNumId w:val="57"/>
  </w:num>
  <w:num w:numId="40">
    <w:abstractNumId w:val="30"/>
  </w:num>
  <w:num w:numId="41">
    <w:abstractNumId w:val="29"/>
  </w:num>
  <w:num w:numId="42">
    <w:abstractNumId w:val="28"/>
  </w:num>
  <w:num w:numId="43">
    <w:abstractNumId w:val="38"/>
  </w:num>
  <w:num w:numId="44">
    <w:abstractNumId w:val="21"/>
  </w:num>
  <w:num w:numId="45">
    <w:abstractNumId w:val="55"/>
  </w:num>
  <w:num w:numId="46">
    <w:abstractNumId w:val="20"/>
  </w:num>
  <w:num w:numId="47">
    <w:abstractNumId w:val="14"/>
  </w:num>
  <w:num w:numId="48">
    <w:abstractNumId w:val="17"/>
  </w:num>
  <w:num w:numId="49">
    <w:abstractNumId w:val="34"/>
  </w:num>
  <w:num w:numId="50">
    <w:abstractNumId w:val="43"/>
  </w:num>
  <w:num w:numId="51">
    <w:abstractNumId w:val="8"/>
  </w:num>
  <w:num w:numId="52">
    <w:abstractNumId w:val="50"/>
  </w:num>
  <w:num w:numId="53">
    <w:abstractNumId w:val="31"/>
  </w:num>
  <w:num w:numId="54">
    <w:abstractNumId w:val="48"/>
  </w:num>
  <w:num w:numId="55">
    <w:abstractNumId w:val="37"/>
  </w:num>
  <w:num w:numId="56">
    <w:abstractNumId w:val="36"/>
  </w:num>
  <w:num w:numId="57">
    <w:abstractNumId w:val="39"/>
  </w:num>
  <w:num w:numId="58">
    <w:abstractNumId w:val="10"/>
  </w:num>
  <w:num w:numId="59">
    <w:abstractNumId w:val="33"/>
  </w:num>
  <w:num w:numId="60">
    <w:abstractNumId w:val="4"/>
  </w:num>
  <w:num w:numId="61">
    <w:abstractNumId w:val="53"/>
  </w:num>
  <w:num w:numId="62">
    <w:abstractNumId w:val="35"/>
  </w:num>
  <w:num w:numId="63">
    <w:abstractNumId w:val="24"/>
  </w:num>
  <w:num w:numId="64">
    <w:abstractNumId w:val="13"/>
  </w:num>
  <w:num w:numId="65">
    <w:abstractNumId w:val="60"/>
  </w:num>
  <w:num w:numId="66">
    <w:abstractNumId w:val="5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SsBQD74l2tLgAAAA=="/>
  </w:docVars>
  <w:rsids>
    <w:rsidRoot w:val="00174C61"/>
    <w:rsid w:val="000000B8"/>
    <w:rsid w:val="00000710"/>
    <w:rsid w:val="0000116E"/>
    <w:rsid w:val="00001268"/>
    <w:rsid w:val="00001BF0"/>
    <w:rsid w:val="000020AE"/>
    <w:rsid w:val="00002480"/>
    <w:rsid w:val="000028D5"/>
    <w:rsid w:val="00002993"/>
    <w:rsid w:val="00002BA4"/>
    <w:rsid w:val="00002D36"/>
    <w:rsid w:val="000031B5"/>
    <w:rsid w:val="00003AF5"/>
    <w:rsid w:val="00003BC3"/>
    <w:rsid w:val="00003C01"/>
    <w:rsid w:val="00003C51"/>
    <w:rsid w:val="00003CDA"/>
    <w:rsid w:val="00003DAD"/>
    <w:rsid w:val="00003DEA"/>
    <w:rsid w:val="00004382"/>
    <w:rsid w:val="00004432"/>
    <w:rsid w:val="00004694"/>
    <w:rsid w:val="0000526E"/>
    <w:rsid w:val="0000585D"/>
    <w:rsid w:val="000058DC"/>
    <w:rsid w:val="000058E0"/>
    <w:rsid w:val="00005B3A"/>
    <w:rsid w:val="00006D48"/>
    <w:rsid w:val="0000746F"/>
    <w:rsid w:val="0001010E"/>
    <w:rsid w:val="000103BD"/>
    <w:rsid w:val="00010FCA"/>
    <w:rsid w:val="0001190C"/>
    <w:rsid w:val="0001191D"/>
    <w:rsid w:val="000121D8"/>
    <w:rsid w:val="0001266B"/>
    <w:rsid w:val="00012D10"/>
    <w:rsid w:val="00013178"/>
    <w:rsid w:val="000134A8"/>
    <w:rsid w:val="00013589"/>
    <w:rsid w:val="00013594"/>
    <w:rsid w:val="00013898"/>
    <w:rsid w:val="000138B0"/>
    <w:rsid w:val="000139C4"/>
    <w:rsid w:val="00013E09"/>
    <w:rsid w:val="00014B40"/>
    <w:rsid w:val="00015239"/>
    <w:rsid w:val="00015333"/>
    <w:rsid w:val="00015391"/>
    <w:rsid w:val="000153BC"/>
    <w:rsid w:val="00015C84"/>
    <w:rsid w:val="00015DD3"/>
    <w:rsid w:val="00015EE2"/>
    <w:rsid w:val="0001684A"/>
    <w:rsid w:val="00016A17"/>
    <w:rsid w:val="00016C25"/>
    <w:rsid w:val="00016D8A"/>
    <w:rsid w:val="00017155"/>
    <w:rsid w:val="0001721A"/>
    <w:rsid w:val="00017AD0"/>
    <w:rsid w:val="00017B7D"/>
    <w:rsid w:val="00017E3E"/>
    <w:rsid w:val="00020197"/>
    <w:rsid w:val="00020200"/>
    <w:rsid w:val="000202F8"/>
    <w:rsid w:val="000203FC"/>
    <w:rsid w:val="00020A67"/>
    <w:rsid w:val="00021345"/>
    <w:rsid w:val="00021493"/>
    <w:rsid w:val="00021B75"/>
    <w:rsid w:val="00021C27"/>
    <w:rsid w:val="00021D4B"/>
    <w:rsid w:val="0002248D"/>
    <w:rsid w:val="0002277C"/>
    <w:rsid w:val="0002295B"/>
    <w:rsid w:val="00022D48"/>
    <w:rsid w:val="00023126"/>
    <w:rsid w:val="00023323"/>
    <w:rsid w:val="000233EB"/>
    <w:rsid w:val="000234EF"/>
    <w:rsid w:val="00024201"/>
    <w:rsid w:val="000244AB"/>
    <w:rsid w:val="00024A33"/>
    <w:rsid w:val="00025258"/>
    <w:rsid w:val="0002541F"/>
    <w:rsid w:val="0002607B"/>
    <w:rsid w:val="000265FE"/>
    <w:rsid w:val="0002668B"/>
    <w:rsid w:val="00026CD4"/>
    <w:rsid w:val="00026F1B"/>
    <w:rsid w:val="000270AF"/>
    <w:rsid w:val="00027113"/>
    <w:rsid w:val="000271D1"/>
    <w:rsid w:val="000272A7"/>
    <w:rsid w:val="00030150"/>
    <w:rsid w:val="000303E4"/>
    <w:rsid w:val="000305EE"/>
    <w:rsid w:val="0003080D"/>
    <w:rsid w:val="00030B2B"/>
    <w:rsid w:val="00030FDB"/>
    <w:rsid w:val="000314F2"/>
    <w:rsid w:val="00032402"/>
    <w:rsid w:val="00032901"/>
    <w:rsid w:val="00032E4F"/>
    <w:rsid w:val="00033E9C"/>
    <w:rsid w:val="00034026"/>
    <w:rsid w:val="000341A6"/>
    <w:rsid w:val="000346B0"/>
    <w:rsid w:val="000346B3"/>
    <w:rsid w:val="000347B8"/>
    <w:rsid w:val="00034A49"/>
    <w:rsid w:val="00034F0A"/>
    <w:rsid w:val="00035026"/>
    <w:rsid w:val="0003557E"/>
    <w:rsid w:val="00035AB3"/>
    <w:rsid w:val="00035B1C"/>
    <w:rsid w:val="00035B26"/>
    <w:rsid w:val="00035C47"/>
    <w:rsid w:val="00035F83"/>
    <w:rsid w:val="000360BC"/>
    <w:rsid w:val="00036173"/>
    <w:rsid w:val="000361BE"/>
    <w:rsid w:val="000362AC"/>
    <w:rsid w:val="000363F1"/>
    <w:rsid w:val="00036639"/>
    <w:rsid w:val="00036DD3"/>
    <w:rsid w:val="00037166"/>
    <w:rsid w:val="000372FA"/>
    <w:rsid w:val="00037533"/>
    <w:rsid w:val="00037B2F"/>
    <w:rsid w:val="00037D1D"/>
    <w:rsid w:val="000403E1"/>
    <w:rsid w:val="000406F6"/>
    <w:rsid w:val="00040B66"/>
    <w:rsid w:val="00040D54"/>
    <w:rsid w:val="0004138B"/>
    <w:rsid w:val="000417E9"/>
    <w:rsid w:val="00041B80"/>
    <w:rsid w:val="00041C22"/>
    <w:rsid w:val="0004218F"/>
    <w:rsid w:val="00042389"/>
    <w:rsid w:val="00042571"/>
    <w:rsid w:val="000426F9"/>
    <w:rsid w:val="0004283E"/>
    <w:rsid w:val="00042BF1"/>
    <w:rsid w:val="00042D73"/>
    <w:rsid w:val="00042E1B"/>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6D79"/>
    <w:rsid w:val="00047248"/>
    <w:rsid w:val="000472FA"/>
    <w:rsid w:val="00047C0C"/>
    <w:rsid w:val="00050099"/>
    <w:rsid w:val="000502DD"/>
    <w:rsid w:val="000514EA"/>
    <w:rsid w:val="000515CC"/>
    <w:rsid w:val="00051747"/>
    <w:rsid w:val="00051F65"/>
    <w:rsid w:val="000522B8"/>
    <w:rsid w:val="000524D7"/>
    <w:rsid w:val="000529D0"/>
    <w:rsid w:val="00052A63"/>
    <w:rsid w:val="00052B2C"/>
    <w:rsid w:val="00052C0F"/>
    <w:rsid w:val="00052D94"/>
    <w:rsid w:val="00053D39"/>
    <w:rsid w:val="00053DD9"/>
    <w:rsid w:val="000541FE"/>
    <w:rsid w:val="0005434E"/>
    <w:rsid w:val="00054A6E"/>
    <w:rsid w:val="00054C44"/>
    <w:rsid w:val="00054D90"/>
    <w:rsid w:val="00054ED4"/>
    <w:rsid w:val="00054FCE"/>
    <w:rsid w:val="00055480"/>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3A3"/>
    <w:rsid w:val="0006372C"/>
    <w:rsid w:val="00063A07"/>
    <w:rsid w:val="00063A87"/>
    <w:rsid w:val="00063B2C"/>
    <w:rsid w:val="0006400F"/>
    <w:rsid w:val="000648E4"/>
    <w:rsid w:val="00064A60"/>
    <w:rsid w:val="00064BEB"/>
    <w:rsid w:val="00064D3B"/>
    <w:rsid w:val="00065827"/>
    <w:rsid w:val="00065AD0"/>
    <w:rsid w:val="00065D06"/>
    <w:rsid w:val="00065FB5"/>
    <w:rsid w:val="00066137"/>
    <w:rsid w:val="00066AD6"/>
    <w:rsid w:val="0006733C"/>
    <w:rsid w:val="000677BA"/>
    <w:rsid w:val="00067E8F"/>
    <w:rsid w:val="00070067"/>
    <w:rsid w:val="000703AE"/>
    <w:rsid w:val="000704F5"/>
    <w:rsid w:val="000706D0"/>
    <w:rsid w:val="000706E4"/>
    <w:rsid w:val="00070840"/>
    <w:rsid w:val="00070998"/>
    <w:rsid w:val="00070CE4"/>
    <w:rsid w:val="00070FEF"/>
    <w:rsid w:val="000711D0"/>
    <w:rsid w:val="00071866"/>
    <w:rsid w:val="00071A63"/>
    <w:rsid w:val="00071CC0"/>
    <w:rsid w:val="0007268F"/>
    <w:rsid w:val="00072892"/>
    <w:rsid w:val="0007387B"/>
    <w:rsid w:val="00073F2E"/>
    <w:rsid w:val="0007425A"/>
    <w:rsid w:val="00074417"/>
    <w:rsid w:val="00074FDF"/>
    <w:rsid w:val="0007503D"/>
    <w:rsid w:val="0007514C"/>
    <w:rsid w:val="000759E5"/>
    <w:rsid w:val="00075BF3"/>
    <w:rsid w:val="00075DE2"/>
    <w:rsid w:val="000769ED"/>
    <w:rsid w:val="00076C4C"/>
    <w:rsid w:val="00076F69"/>
    <w:rsid w:val="0007715A"/>
    <w:rsid w:val="000773C4"/>
    <w:rsid w:val="000773EF"/>
    <w:rsid w:val="00077440"/>
    <w:rsid w:val="0007751C"/>
    <w:rsid w:val="000778A3"/>
    <w:rsid w:val="00077CAF"/>
    <w:rsid w:val="0008050D"/>
    <w:rsid w:val="00080633"/>
    <w:rsid w:val="00080E86"/>
    <w:rsid w:val="000811E7"/>
    <w:rsid w:val="000812D5"/>
    <w:rsid w:val="00081AFC"/>
    <w:rsid w:val="00081C1E"/>
    <w:rsid w:val="0008285B"/>
    <w:rsid w:val="00082B6E"/>
    <w:rsid w:val="00083477"/>
    <w:rsid w:val="000835D0"/>
    <w:rsid w:val="0008389D"/>
    <w:rsid w:val="000845B3"/>
    <w:rsid w:val="00084AF7"/>
    <w:rsid w:val="00084CAC"/>
    <w:rsid w:val="00084E10"/>
    <w:rsid w:val="0008550B"/>
    <w:rsid w:val="000856C5"/>
    <w:rsid w:val="00085752"/>
    <w:rsid w:val="0008582D"/>
    <w:rsid w:val="0008597B"/>
    <w:rsid w:val="000859B2"/>
    <w:rsid w:val="00085C05"/>
    <w:rsid w:val="0008610F"/>
    <w:rsid w:val="00086571"/>
    <w:rsid w:val="00086670"/>
    <w:rsid w:val="000868B5"/>
    <w:rsid w:val="00086ACB"/>
    <w:rsid w:val="00086D38"/>
    <w:rsid w:val="00086D94"/>
    <w:rsid w:val="00086F74"/>
    <w:rsid w:val="00087736"/>
    <w:rsid w:val="00087B64"/>
    <w:rsid w:val="00087DFB"/>
    <w:rsid w:val="00090355"/>
    <w:rsid w:val="00090E36"/>
    <w:rsid w:val="00091984"/>
    <w:rsid w:val="00091E5B"/>
    <w:rsid w:val="0009234B"/>
    <w:rsid w:val="00092747"/>
    <w:rsid w:val="00092A91"/>
    <w:rsid w:val="00092C16"/>
    <w:rsid w:val="00092C85"/>
    <w:rsid w:val="00092FBF"/>
    <w:rsid w:val="00093257"/>
    <w:rsid w:val="000933B4"/>
    <w:rsid w:val="000934F6"/>
    <w:rsid w:val="0009375D"/>
    <w:rsid w:val="00093FA5"/>
    <w:rsid w:val="000945B8"/>
    <w:rsid w:val="00094816"/>
    <w:rsid w:val="000948F0"/>
    <w:rsid w:val="00094BBC"/>
    <w:rsid w:val="00094E36"/>
    <w:rsid w:val="0009539E"/>
    <w:rsid w:val="00095583"/>
    <w:rsid w:val="000958BD"/>
    <w:rsid w:val="000965C6"/>
    <w:rsid w:val="00096BDA"/>
    <w:rsid w:val="00096DE6"/>
    <w:rsid w:val="000976C5"/>
    <w:rsid w:val="00097899"/>
    <w:rsid w:val="000978F2"/>
    <w:rsid w:val="00097C23"/>
    <w:rsid w:val="00097C68"/>
    <w:rsid w:val="00097E1D"/>
    <w:rsid w:val="00097F0E"/>
    <w:rsid w:val="000A1209"/>
    <w:rsid w:val="000A1914"/>
    <w:rsid w:val="000A20F2"/>
    <w:rsid w:val="000A211F"/>
    <w:rsid w:val="000A25C3"/>
    <w:rsid w:val="000A2672"/>
    <w:rsid w:val="000A26A1"/>
    <w:rsid w:val="000A2C42"/>
    <w:rsid w:val="000A2F0D"/>
    <w:rsid w:val="000A30BC"/>
    <w:rsid w:val="000A3483"/>
    <w:rsid w:val="000A3AD9"/>
    <w:rsid w:val="000A436C"/>
    <w:rsid w:val="000A45F5"/>
    <w:rsid w:val="000A56CE"/>
    <w:rsid w:val="000A5C23"/>
    <w:rsid w:val="000A6131"/>
    <w:rsid w:val="000A668E"/>
    <w:rsid w:val="000A66F3"/>
    <w:rsid w:val="000A6D28"/>
    <w:rsid w:val="000A73FF"/>
    <w:rsid w:val="000A7813"/>
    <w:rsid w:val="000A7F0F"/>
    <w:rsid w:val="000B0254"/>
    <w:rsid w:val="000B0477"/>
    <w:rsid w:val="000B0B10"/>
    <w:rsid w:val="000B0BF3"/>
    <w:rsid w:val="000B181D"/>
    <w:rsid w:val="000B21A5"/>
    <w:rsid w:val="000B22FC"/>
    <w:rsid w:val="000B2461"/>
    <w:rsid w:val="000B26E0"/>
    <w:rsid w:val="000B29D6"/>
    <w:rsid w:val="000B2EFC"/>
    <w:rsid w:val="000B2F72"/>
    <w:rsid w:val="000B3869"/>
    <w:rsid w:val="000B3B91"/>
    <w:rsid w:val="000B3F3B"/>
    <w:rsid w:val="000B4103"/>
    <w:rsid w:val="000B42AC"/>
    <w:rsid w:val="000B45B5"/>
    <w:rsid w:val="000B4F45"/>
    <w:rsid w:val="000B54AF"/>
    <w:rsid w:val="000B5CFA"/>
    <w:rsid w:val="000B5E78"/>
    <w:rsid w:val="000B5E9C"/>
    <w:rsid w:val="000B60DF"/>
    <w:rsid w:val="000B639E"/>
    <w:rsid w:val="000B69FD"/>
    <w:rsid w:val="000B6DBC"/>
    <w:rsid w:val="000B6E66"/>
    <w:rsid w:val="000B735A"/>
    <w:rsid w:val="000B7494"/>
    <w:rsid w:val="000B7540"/>
    <w:rsid w:val="000B7767"/>
    <w:rsid w:val="000B7828"/>
    <w:rsid w:val="000B793C"/>
    <w:rsid w:val="000B7C74"/>
    <w:rsid w:val="000B7D38"/>
    <w:rsid w:val="000C02AD"/>
    <w:rsid w:val="000C02B1"/>
    <w:rsid w:val="000C09FE"/>
    <w:rsid w:val="000C0C03"/>
    <w:rsid w:val="000C1A48"/>
    <w:rsid w:val="000C3279"/>
    <w:rsid w:val="000C3FA5"/>
    <w:rsid w:val="000C4057"/>
    <w:rsid w:val="000C4A06"/>
    <w:rsid w:val="000C5131"/>
    <w:rsid w:val="000C513F"/>
    <w:rsid w:val="000C5753"/>
    <w:rsid w:val="000C5775"/>
    <w:rsid w:val="000C61AB"/>
    <w:rsid w:val="000C6843"/>
    <w:rsid w:val="000C6B94"/>
    <w:rsid w:val="000C737B"/>
    <w:rsid w:val="000C78FF"/>
    <w:rsid w:val="000C7ACE"/>
    <w:rsid w:val="000C7B03"/>
    <w:rsid w:val="000C7BEA"/>
    <w:rsid w:val="000D00D7"/>
    <w:rsid w:val="000D03C5"/>
    <w:rsid w:val="000D03C6"/>
    <w:rsid w:val="000D0D66"/>
    <w:rsid w:val="000D0F96"/>
    <w:rsid w:val="000D1214"/>
    <w:rsid w:val="000D13FE"/>
    <w:rsid w:val="000D15FD"/>
    <w:rsid w:val="000D21BE"/>
    <w:rsid w:val="000D2636"/>
    <w:rsid w:val="000D2C94"/>
    <w:rsid w:val="000D2D1A"/>
    <w:rsid w:val="000D2E3D"/>
    <w:rsid w:val="000D2EAA"/>
    <w:rsid w:val="000D3289"/>
    <w:rsid w:val="000D34AD"/>
    <w:rsid w:val="000D3D41"/>
    <w:rsid w:val="000D3DF1"/>
    <w:rsid w:val="000D40A4"/>
    <w:rsid w:val="000D42A3"/>
    <w:rsid w:val="000D44E3"/>
    <w:rsid w:val="000D45C0"/>
    <w:rsid w:val="000D4646"/>
    <w:rsid w:val="000D48A7"/>
    <w:rsid w:val="000D4E7F"/>
    <w:rsid w:val="000D5509"/>
    <w:rsid w:val="000D61B8"/>
    <w:rsid w:val="000D6276"/>
    <w:rsid w:val="000D72BE"/>
    <w:rsid w:val="000D73FA"/>
    <w:rsid w:val="000D74A9"/>
    <w:rsid w:val="000D7510"/>
    <w:rsid w:val="000E04F9"/>
    <w:rsid w:val="000E05C2"/>
    <w:rsid w:val="000E05DB"/>
    <w:rsid w:val="000E0BCB"/>
    <w:rsid w:val="000E194A"/>
    <w:rsid w:val="000E1B13"/>
    <w:rsid w:val="000E1C50"/>
    <w:rsid w:val="000E1F43"/>
    <w:rsid w:val="000E2180"/>
    <w:rsid w:val="000E25C9"/>
    <w:rsid w:val="000E2783"/>
    <w:rsid w:val="000E30E1"/>
    <w:rsid w:val="000E3578"/>
    <w:rsid w:val="000E3880"/>
    <w:rsid w:val="000E3A74"/>
    <w:rsid w:val="000E458E"/>
    <w:rsid w:val="000E46B2"/>
    <w:rsid w:val="000E4C97"/>
    <w:rsid w:val="000E5563"/>
    <w:rsid w:val="000E569D"/>
    <w:rsid w:val="000E5767"/>
    <w:rsid w:val="000E61A4"/>
    <w:rsid w:val="000E67DD"/>
    <w:rsid w:val="000E79A2"/>
    <w:rsid w:val="000E7E4E"/>
    <w:rsid w:val="000E7F75"/>
    <w:rsid w:val="000F0396"/>
    <w:rsid w:val="000F0692"/>
    <w:rsid w:val="000F0E0B"/>
    <w:rsid w:val="000F10D7"/>
    <w:rsid w:val="000F14A4"/>
    <w:rsid w:val="000F1B57"/>
    <w:rsid w:val="000F1C3B"/>
    <w:rsid w:val="000F1D66"/>
    <w:rsid w:val="000F2187"/>
    <w:rsid w:val="000F2328"/>
    <w:rsid w:val="000F27D0"/>
    <w:rsid w:val="000F28A8"/>
    <w:rsid w:val="000F2A29"/>
    <w:rsid w:val="000F3160"/>
    <w:rsid w:val="000F322A"/>
    <w:rsid w:val="000F3732"/>
    <w:rsid w:val="000F3F22"/>
    <w:rsid w:val="000F500B"/>
    <w:rsid w:val="000F575F"/>
    <w:rsid w:val="000F58C8"/>
    <w:rsid w:val="000F65D2"/>
    <w:rsid w:val="000F6A2E"/>
    <w:rsid w:val="000F6E64"/>
    <w:rsid w:val="000F6FC3"/>
    <w:rsid w:val="000F6FE6"/>
    <w:rsid w:val="000F727E"/>
    <w:rsid w:val="000F79D1"/>
    <w:rsid w:val="0010053C"/>
    <w:rsid w:val="0010085A"/>
    <w:rsid w:val="00100D33"/>
    <w:rsid w:val="00100F34"/>
    <w:rsid w:val="00100F3B"/>
    <w:rsid w:val="00101182"/>
    <w:rsid w:val="00101304"/>
    <w:rsid w:val="00101A0A"/>
    <w:rsid w:val="00101B73"/>
    <w:rsid w:val="001021B1"/>
    <w:rsid w:val="0010272B"/>
    <w:rsid w:val="0010381B"/>
    <w:rsid w:val="001039E0"/>
    <w:rsid w:val="00103DD8"/>
    <w:rsid w:val="001042A0"/>
    <w:rsid w:val="001045D2"/>
    <w:rsid w:val="00104AFC"/>
    <w:rsid w:val="00104C28"/>
    <w:rsid w:val="00105431"/>
    <w:rsid w:val="00105C3D"/>
    <w:rsid w:val="00106014"/>
    <w:rsid w:val="00106D67"/>
    <w:rsid w:val="00106E70"/>
    <w:rsid w:val="001071A4"/>
    <w:rsid w:val="0010727C"/>
    <w:rsid w:val="0010741C"/>
    <w:rsid w:val="001076C3"/>
    <w:rsid w:val="00107CAD"/>
    <w:rsid w:val="00107D72"/>
    <w:rsid w:val="00107F58"/>
    <w:rsid w:val="001100A3"/>
    <w:rsid w:val="0011058C"/>
    <w:rsid w:val="00110FC9"/>
    <w:rsid w:val="00111C93"/>
    <w:rsid w:val="00111CF7"/>
    <w:rsid w:val="00111E14"/>
    <w:rsid w:val="00111FC9"/>
    <w:rsid w:val="00112A79"/>
    <w:rsid w:val="00112C1A"/>
    <w:rsid w:val="00112E21"/>
    <w:rsid w:val="0011353F"/>
    <w:rsid w:val="0011356B"/>
    <w:rsid w:val="00113B55"/>
    <w:rsid w:val="00113CA2"/>
    <w:rsid w:val="00113E2C"/>
    <w:rsid w:val="0011433F"/>
    <w:rsid w:val="00114435"/>
    <w:rsid w:val="00114CF9"/>
    <w:rsid w:val="00115756"/>
    <w:rsid w:val="00115FB6"/>
    <w:rsid w:val="0011673D"/>
    <w:rsid w:val="00116771"/>
    <w:rsid w:val="001167E2"/>
    <w:rsid w:val="0011695D"/>
    <w:rsid w:val="0011747F"/>
    <w:rsid w:val="001177CD"/>
    <w:rsid w:val="001177F5"/>
    <w:rsid w:val="00117C42"/>
    <w:rsid w:val="00117E77"/>
    <w:rsid w:val="00117ED6"/>
    <w:rsid w:val="001206AA"/>
    <w:rsid w:val="00120A96"/>
    <w:rsid w:val="00120EAE"/>
    <w:rsid w:val="00120F4C"/>
    <w:rsid w:val="0012119E"/>
    <w:rsid w:val="001211E1"/>
    <w:rsid w:val="001214CF"/>
    <w:rsid w:val="001217FB"/>
    <w:rsid w:val="00121C46"/>
    <w:rsid w:val="001231A4"/>
    <w:rsid w:val="001231BE"/>
    <w:rsid w:val="001231FE"/>
    <w:rsid w:val="001234B3"/>
    <w:rsid w:val="001239E6"/>
    <w:rsid w:val="00123FA7"/>
    <w:rsid w:val="00124021"/>
    <w:rsid w:val="001241A3"/>
    <w:rsid w:val="00124382"/>
    <w:rsid w:val="001243B7"/>
    <w:rsid w:val="001245DA"/>
    <w:rsid w:val="001252F9"/>
    <w:rsid w:val="00125543"/>
    <w:rsid w:val="001257FC"/>
    <w:rsid w:val="00125EAB"/>
    <w:rsid w:val="00126539"/>
    <w:rsid w:val="00126695"/>
    <w:rsid w:val="00126A73"/>
    <w:rsid w:val="00126D72"/>
    <w:rsid w:val="00126F7F"/>
    <w:rsid w:val="001278B6"/>
    <w:rsid w:val="00127BA7"/>
    <w:rsid w:val="00127C6B"/>
    <w:rsid w:val="00127F3F"/>
    <w:rsid w:val="0013006F"/>
    <w:rsid w:val="00130397"/>
    <w:rsid w:val="00130487"/>
    <w:rsid w:val="00131D58"/>
    <w:rsid w:val="00131EDA"/>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990"/>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65C"/>
    <w:rsid w:val="00147993"/>
    <w:rsid w:val="00147B9C"/>
    <w:rsid w:val="00147E89"/>
    <w:rsid w:val="001500D1"/>
    <w:rsid w:val="0015024A"/>
    <w:rsid w:val="001505B3"/>
    <w:rsid w:val="00150792"/>
    <w:rsid w:val="001509F7"/>
    <w:rsid w:val="00150DFA"/>
    <w:rsid w:val="00151C75"/>
    <w:rsid w:val="00152220"/>
    <w:rsid w:val="00152849"/>
    <w:rsid w:val="0015328D"/>
    <w:rsid w:val="001532CE"/>
    <w:rsid w:val="001535C4"/>
    <w:rsid w:val="00153B77"/>
    <w:rsid w:val="00153DA3"/>
    <w:rsid w:val="001548E5"/>
    <w:rsid w:val="00154C90"/>
    <w:rsid w:val="00156185"/>
    <w:rsid w:val="0015637C"/>
    <w:rsid w:val="00156AE9"/>
    <w:rsid w:val="00156EAB"/>
    <w:rsid w:val="00156F86"/>
    <w:rsid w:val="001574BE"/>
    <w:rsid w:val="001575A0"/>
    <w:rsid w:val="00157896"/>
    <w:rsid w:val="00157B74"/>
    <w:rsid w:val="00157C6C"/>
    <w:rsid w:val="00157D99"/>
    <w:rsid w:val="001603C9"/>
    <w:rsid w:val="0016051F"/>
    <w:rsid w:val="00160522"/>
    <w:rsid w:val="0016054A"/>
    <w:rsid w:val="00160747"/>
    <w:rsid w:val="00160C28"/>
    <w:rsid w:val="00161234"/>
    <w:rsid w:val="001612DB"/>
    <w:rsid w:val="00161418"/>
    <w:rsid w:val="001616B0"/>
    <w:rsid w:val="001616EC"/>
    <w:rsid w:val="0016198A"/>
    <w:rsid w:val="00161ACE"/>
    <w:rsid w:val="00161B6B"/>
    <w:rsid w:val="00161CB1"/>
    <w:rsid w:val="00161D14"/>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15D"/>
    <w:rsid w:val="001675EC"/>
    <w:rsid w:val="00167B14"/>
    <w:rsid w:val="00167B7E"/>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2071"/>
    <w:rsid w:val="001720E1"/>
    <w:rsid w:val="001730C5"/>
    <w:rsid w:val="001736D1"/>
    <w:rsid w:val="00173EA1"/>
    <w:rsid w:val="0017457B"/>
    <w:rsid w:val="00174C61"/>
    <w:rsid w:val="001755B2"/>
    <w:rsid w:val="00175E6C"/>
    <w:rsid w:val="001762C1"/>
    <w:rsid w:val="001765C6"/>
    <w:rsid w:val="001766B8"/>
    <w:rsid w:val="00176B59"/>
    <w:rsid w:val="001771CD"/>
    <w:rsid w:val="001771F7"/>
    <w:rsid w:val="00177638"/>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738D"/>
    <w:rsid w:val="00187C58"/>
    <w:rsid w:val="00187D7B"/>
    <w:rsid w:val="001902EB"/>
    <w:rsid w:val="0019059E"/>
    <w:rsid w:val="00190D82"/>
    <w:rsid w:val="00190DBD"/>
    <w:rsid w:val="00190FCF"/>
    <w:rsid w:val="00191719"/>
    <w:rsid w:val="001923AB"/>
    <w:rsid w:val="0019256D"/>
    <w:rsid w:val="00193088"/>
    <w:rsid w:val="001934DA"/>
    <w:rsid w:val="0019363F"/>
    <w:rsid w:val="00193B17"/>
    <w:rsid w:val="00193F69"/>
    <w:rsid w:val="0019507E"/>
    <w:rsid w:val="00195264"/>
    <w:rsid w:val="00195389"/>
    <w:rsid w:val="00195682"/>
    <w:rsid w:val="001958E4"/>
    <w:rsid w:val="00195BB9"/>
    <w:rsid w:val="00195CF4"/>
    <w:rsid w:val="00195F47"/>
    <w:rsid w:val="001960CF"/>
    <w:rsid w:val="00196C4A"/>
    <w:rsid w:val="001971AE"/>
    <w:rsid w:val="001975BB"/>
    <w:rsid w:val="001979F6"/>
    <w:rsid w:val="001A01A6"/>
    <w:rsid w:val="001A047A"/>
    <w:rsid w:val="001A0BDA"/>
    <w:rsid w:val="001A198D"/>
    <w:rsid w:val="001A1C92"/>
    <w:rsid w:val="001A2372"/>
    <w:rsid w:val="001A38CE"/>
    <w:rsid w:val="001A3CB2"/>
    <w:rsid w:val="001A42DD"/>
    <w:rsid w:val="001A45B6"/>
    <w:rsid w:val="001A4E98"/>
    <w:rsid w:val="001A51BF"/>
    <w:rsid w:val="001A549E"/>
    <w:rsid w:val="001A552F"/>
    <w:rsid w:val="001A5CDF"/>
    <w:rsid w:val="001A6612"/>
    <w:rsid w:val="001A6F0F"/>
    <w:rsid w:val="001A72E2"/>
    <w:rsid w:val="001B00FE"/>
    <w:rsid w:val="001B0E8A"/>
    <w:rsid w:val="001B0F1B"/>
    <w:rsid w:val="001B1312"/>
    <w:rsid w:val="001B13E0"/>
    <w:rsid w:val="001B14A7"/>
    <w:rsid w:val="001B15F6"/>
    <w:rsid w:val="001B19A2"/>
    <w:rsid w:val="001B1B22"/>
    <w:rsid w:val="001B1B72"/>
    <w:rsid w:val="001B2366"/>
    <w:rsid w:val="001B23C8"/>
    <w:rsid w:val="001B2490"/>
    <w:rsid w:val="001B261A"/>
    <w:rsid w:val="001B29C8"/>
    <w:rsid w:val="001B4A39"/>
    <w:rsid w:val="001B4C54"/>
    <w:rsid w:val="001B5481"/>
    <w:rsid w:val="001B5747"/>
    <w:rsid w:val="001B5925"/>
    <w:rsid w:val="001B5BD8"/>
    <w:rsid w:val="001B5F80"/>
    <w:rsid w:val="001B63EA"/>
    <w:rsid w:val="001B6667"/>
    <w:rsid w:val="001B6765"/>
    <w:rsid w:val="001B6F2A"/>
    <w:rsid w:val="001B6F68"/>
    <w:rsid w:val="001B6FE2"/>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1DD"/>
    <w:rsid w:val="001C4BA7"/>
    <w:rsid w:val="001C4C73"/>
    <w:rsid w:val="001C4DB6"/>
    <w:rsid w:val="001C5667"/>
    <w:rsid w:val="001C5893"/>
    <w:rsid w:val="001C5BFB"/>
    <w:rsid w:val="001C630A"/>
    <w:rsid w:val="001C651A"/>
    <w:rsid w:val="001C69A7"/>
    <w:rsid w:val="001C6A77"/>
    <w:rsid w:val="001C6AEE"/>
    <w:rsid w:val="001C6C56"/>
    <w:rsid w:val="001C6EF4"/>
    <w:rsid w:val="001C7173"/>
    <w:rsid w:val="001C7241"/>
    <w:rsid w:val="001C73F7"/>
    <w:rsid w:val="001C7473"/>
    <w:rsid w:val="001C7714"/>
    <w:rsid w:val="001C772A"/>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AD8"/>
    <w:rsid w:val="001D5CFE"/>
    <w:rsid w:val="001D603D"/>
    <w:rsid w:val="001D63A0"/>
    <w:rsid w:val="001D671D"/>
    <w:rsid w:val="001D6753"/>
    <w:rsid w:val="001D6AB1"/>
    <w:rsid w:val="001D6C12"/>
    <w:rsid w:val="001D7360"/>
    <w:rsid w:val="001D79C0"/>
    <w:rsid w:val="001D7C54"/>
    <w:rsid w:val="001D7D8F"/>
    <w:rsid w:val="001E03AD"/>
    <w:rsid w:val="001E06C5"/>
    <w:rsid w:val="001E0DCE"/>
    <w:rsid w:val="001E0E2C"/>
    <w:rsid w:val="001E1199"/>
    <w:rsid w:val="001E12AA"/>
    <w:rsid w:val="001E2231"/>
    <w:rsid w:val="001E2247"/>
    <w:rsid w:val="001E2562"/>
    <w:rsid w:val="001E27A8"/>
    <w:rsid w:val="001E301F"/>
    <w:rsid w:val="001E314A"/>
    <w:rsid w:val="001E3AF0"/>
    <w:rsid w:val="001E3B7F"/>
    <w:rsid w:val="001E40F3"/>
    <w:rsid w:val="001E45F3"/>
    <w:rsid w:val="001E4AC2"/>
    <w:rsid w:val="001E4BC6"/>
    <w:rsid w:val="001E4EF7"/>
    <w:rsid w:val="001E54F0"/>
    <w:rsid w:val="001E568A"/>
    <w:rsid w:val="001E57E6"/>
    <w:rsid w:val="001E5A0A"/>
    <w:rsid w:val="001E632B"/>
    <w:rsid w:val="001E6555"/>
    <w:rsid w:val="001E6FDC"/>
    <w:rsid w:val="001E7525"/>
    <w:rsid w:val="001E7EFC"/>
    <w:rsid w:val="001F0996"/>
    <w:rsid w:val="001F0B9B"/>
    <w:rsid w:val="001F0BBC"/>
    <w:rsid w:val="001F0F77"/>
    <w:rsid w:val="001F13E0"/>
    <w:rsid w:val="001F1AD9"/>
    <w:rsid w:val="001F1CA1"/>
    <w:rsid w:val="001F1CF8"/>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1F70DC"/>
    <w:rsid w:val="001F7D86"/>
    <w:rsid w:val="0020099E"/>
    <w:rsid w:val="00200C06"/>
    <w:rsid w:val="00200DCD"/>
    <w:rsid w:val="00202106"/>
    <w:rsid w:val="00202226"/>
    <w:rsid w:val="00202670"/>
    <w:rsid w:val="002028FB"/>
    <w:rsid w:val="00203216"/>
    <w:rsid w:val="00203E99"/>
    <w:rsid w:val="002040C8"/>
    <w:rsid w:val="00204C19"/>
    <w:rsid w:val="00204C5A"/>
    <w:rsid w:val="0020507C"/>
    <w:rsid w:val="002052D3"/>
    <w:rsid w:val="0020534F"/>
    <w:rsid w:val="0020540A"/>
    <w:rsid w:val="0020560D"/>
    <w:rsid w:val="00205D84"/>
    <w:rsid w:val="002060FA"/>
    <w:rsid w:val="00206423"/>
    <w:rsid w:val="00206533"/>
    <w:rsid w:val="0020791D"/>
    <w:rsid w:val="00207A72"/>
    <w:rsid w:val="002103CB"/>
    <w:rsid w:val="002103FD"/>
    <w:rsid w:val="00210462"/>
    <w:rsid w:val="00210913"/>
    <w:rsid w:val="002109D7"/>
    <w:rsid w:val="00210B42"/>
    <w:rsid w:val="002111CF"/>
    <w:rsid w:val="00211AE5"/>
    <w:rsid w:val="00212056"/>
    <w:rsid w:val="002122F0"/>
    <w:rsid w:val="00212411"/>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03B"/>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48"/>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4BDE"/>
    <w:rsid w:val="0022570E"/>
    <w:rsid w:val="00225803"/>
    <w:rsid w:val="00225BDF"/>
    <w:rsid w:val="00225CAE"/>
    <w:rsid w:val="00226F0A"/>
    <w:rsid w:val="0022725F"/>
    <w:rsid w:val="00227558"/>
    <w:rsid w:val="00227C0E"/>
    <w:rsid w:val="00227CB5"/>
    <w:rsid w:val="0023023A"/>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A19"/>
    <w:rsid w:val="00241B5E"/>
    <w:rsid w:val="00241C12"/>
    <w:rsid w:val="00241C4F"/>
    <w:rsid w:val="00241F2E"/>
    <w:rsid w:val="00242743"/>
    <w:rsid w:val="00242974"/>
    <w:rsid w:val="002429CC"/>
    <w:rsid w:val="00242EEB"/>
    <w:rsid w:val="002433AF"/>
    <w:rsid w:val="002435AF"/>
    <w:rsid w:val="00243CAA"/>
    <w:rsid w:val="00244455"/>
    <w:rsid w:val="00244A47"/>
    <w:rsid w:val="00244CFF"/>
    <w:rsid w:val="002468F1"/>
    <w:rsid w:val="00246FCA"/>
    <w:rsid w:val="002505F5"/>
    <w:rsid w:val="00250707"/>
    <w:rsid w:val="002509F5"/>
    <w:rsid w:val="00250D44"/>
    <w:rsid w:val="0025114F"/>
    <w:rsid w:val="0025115C"/>
    <w:rsid w:val="00251748"/>
    <w:rsid w:val="002521A0"/>
    <w:rsid w:val="002525C9"/>
    <w:rsid w:val="0025292E"/>
    <w:rsid w:val="00252E6B"/>
    <w:rsid w:val="0025309D"/>
    <w:rsid w:val="002531D7"/>
    <w:rsid w:val="00253432"/>
    <w:rsid w:val="00253890"/>
    <w:rsid w:val="002541EC"/>
    <w:rsid w:val="002543D8"/>
    <w:rsid w:val="002547C5"/>
    <w:rsid w:val="00254DB8"/>
    <w:rsid w:val="002553B3"/>
    <w:rsid w:val="00255424"/>
    <w:rsid w:val="00255AD8"/>
    <w:rsid w:val="00255BB1"/>
    <w:rsid w:val="00255BD1"/>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E39"/>
    <w:rsid w:val="002643F4"/>
    <w:rsid w:val="0026481E"/>
    <w:rsid w:val="00264844"/>
    <w:rsid w:val="002649BC"/>
    <w:rsid w:val="00264B68"/>
    <w:rsid w:val="00264FC7"/>
    <w:rsid w:val="00265392"/>
    <w:rsid w:val="002660F8"/>
    <w:rsid w:val="002664C8"/>
    <w:rsid w:val="002668A1"/>
    <w:rsid w:val="002670D0"/>
    <w:rsid w:val="0026769A"/>
    <w:rsid w:val="00267740"/>
    <w:rsid w:val="002701FF"/>
    <w:rsid w:val="00270460"/>
    <w:rsid w:val="00270A17"/>
    <w:rsid w:val="00270B19"/>
    <w:rsid w:val="00270DAE"/>
    <w:rsid w:val="00270E39"/>
    <w:rsid w:val="00271547"/>
    <w:rsid w:val="00271757"/>
    <w:rsid w:val="00271849"/>
    <w:rsid w:val="0027195A"/>
    <w:rsid w:val="00271BA3"/>
    <w:rsid w:val="002729DA"/>
    <w:rsid w:val="00272C1F"/>
    <w:rsid w:val="0027345F"/>
    <w:rsid w:val="00273E95"/>
    <w:rsid w:val="00274A61"/>
    <w:rsid w:val="00275070"/>
    <w:rsid w:val="002753B8"/>
    <w:rsid w:val="00276135"/>
    <w:rsid w:val="00277900"/>
    <w:rsid w:val="00280FCA"/>
    <w:rsid w:val="00281154"/>
    <w:rsid w:val="00281169"/>
    <w:rsid w:val="002811A1"/>
    <w:rsid w:val="0028162D"/>
    <w:rsid w:val="0028169E"/>
    <w:rsid w:val="002816BC"/>
    <w:rsid w:val="00281938"/>
    <w:rsid w:val="0028207F"/>
    <w:rsid w:val="00282754"/>
    <w:rsid w:val="00283143"/>
    <w:rsid w:val="002831C8"/>
    <w:rsid w:val="002835A5"/>
    <w:rsid w:val="00283AFE"/>
    <w:rsid w:val="002844BD"/>
    <w:rsid w:val="00284780"/>
    <w:rsid w:val="00284E75"/>
    <w:rsid w:val="00285DB9"/>
    <w:rsid w:val="00285F6E"/>
    <w:rsid w:val="002860E0"/>
    <w:rsid w:val="00286594"/>
    <w:rsid w:val="00286797"/>
    <w:rsid w:val="00286832"/>
    <w:rsid w:val="00286CE2"/>
    <w:rsid w:val="00286EF3"/>
    <w:rsid w:val="00287148"/>
    <w:rsid w:val="00287689"/>
    <w:rsid w:val="002877C7"/>
    <w:rsid w:val="00287F8F"/>
    <w:rsid w:val="0029040C"/>
    <w:rsid w:val="00290596"/>
    <w:rsid w:val="00290A80"/>
    <w:rsid w:val="00290C87"/>
    <w:rsid w:val="00290E5E"/>
    <w:rsid w:val="002918E0"/>
    <w:rsid w:val="00291BFC"/>
    <w:rsid w:val="00291F3E"/>
    <w:rsid w:val="00292964"/>
    <w:rsid w:val="00292984"/>
    <w:rsid w:val="00292B20"/>
    <w:rsid w:val="002934C7"/>
    <w:rsid w:val="002936B2"/>
    <w:rsid w:val="00293999"/>
    <w:rsid w:val="00293E98"/>
    <w:rsid w:val="00294DF8"/>
    <w:rsid w:val="002953AE"/>
    <w:rsid w:val="00295737"/>
    <w:rsid w:val="00295DDE"/>
    <w:rsid w:val="00296A6C"/>
    <w:rsid w:val="00296C4B"/>
    <w:rsid w:val="00296D12"/>
    <w:rsid w:val="00297999"/>
    <w:rsid w:val="00297A61"/>
    <w:rsid w:val="00297BA8"/>
    <w:rsid w:val="00297C57"/>
    <w:rsid w:val="00297EF7"/>
    <w:rsid w:val="002A0108"/>
    <w:rsid w:val="002A013C"/>
    <w:rsid w:val="002A0688"/>
    <w:rsid w:val="002A11F3"/>
    <w:rsid w:val="002A1615"/>
    <w:rsid w:val="002A1660"/>
    <w:rsid w:val="002A1710"/>
    <w:rsid w:val="002A18EE"/>
    <w:rsid w:val="002A1DDE"/>
    <w:rsid w:val="002A1F7C"/>
    <w:rsid w:val="002A20C8"/>
    <w:rsid w:val="002A229D"/>
    <w:rsid w:val="002A254C"/>
    <w:rsid w:val="002A25E7"/>
    <w:rsid w:val="002A263F"/>
    <w:rsid w:val="002A27AC"/>
    <w:rsid w:val="002A27EE"/>
    <w:rsid w:val="002A2A7F"/>
    <w:rsid w:val="002A2B70"/>
    <w:rsid w:val="002A303F"/>
    <w:rsid w:val="002A3367"/>
    <w:rsid w:val="002A34D0"/>
    <w:rsid w:val="002A3508"/>
    <w:rsid w:val="002A3818"/>
    <w:rsid w:val="002A407F"/>
    <w:rsid w:val="002A41EE"/>
    <w:rsid w:val="002A423D"/>
    <w:rsid w:val="002A47F2"/>
    <w:rsid w:val="002A4D0A"/>
    <w:rsid w:val="002A506E"/>
    <w:rsid w:val="002A50E6"/>
    <w:rsid w:val="002A5B31"/>
    <w:rsid w:val="002A5E6E"/>
    <w:rsid w:val="002A5F67"/>
    <w:rsid w:val="002A610D"/>
    <w:rsid w:val="002A65AE"/>
    <w:rsid w:val="002A6C72"/>
    <w:rsid w:val="002A7832"/>
    <w:rsid w:val="002A7CC1"/>
    <w:rsid w:val="002A7F35"/>
    <w:rsid w:val="002B042D"/>
    <w:rsid w:val="002B0917"/>
    <w:rsid w:val="002B0AC8"/>
    <w:rsid w:val="002B0ACB"/>
    <w:rsid w:val="002B0AE1"/>
    <w:rsid w:val="002B0D14"/>
    <w:rsid w:val="002B15BD"/>
    <w:rsid w:val="002B1734"/>
    <w:rsid w:val="002B1A82"/>
    <w:rsid w:val="002B1B21"/>
    <w:rsid w:val="002B1CF7"/>
    <w:rsid w:val="002B2872"/>
    <w:rsid w:val="002B2B9D"/>
    <w:rsid w:val="002B2C29"/>
    <w:rsid w:val="002B2C3E"/>
    <w:rsid w:val="002B361D"/>
    <w:rsid w:val="002B421B"/>
    <w:rsid w:val="002B4B82"/>
    <w:rsid w:val="002B4FF2"/>
    <w:rsid w:val="002B501A"/>
    <w:rsid w:val="002B51DB"/>
    <w:rsid w:val="002B55C7"/>
    <w:rsid w:val="002B6249"/>
    <w:rsid w:val="002B62FA"/>
    <w:rsid w:val="002B63BC"/>
    <w:rsid w:val="002B6CB6"/>
    <w:rsid w:val="002B6ED9"/>
    <w:rsid w:val="002B72C7"/>
    <w:rsid w:val="002B7DF5"/>
    <w:rsid w:val="002C017B"/>
    <w:rsid w:val="002C050A"/>
    <w:rsid w:val="002C059A"/>
    <w:rsid w:val="002C05EB"/>
    <w:rsid w:val="002C06FE"/>
    <w:rsid w:val="002C07D2"/>
    <w:rsid w:val="002C0B87"/>
    <w:rsid w:val="002C1202"/>
    <w:rsid w:val="002C12C7"/>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A22"/>
    <w:rsid w:val="002C6F32"/>
    <w:rsid w:val="002C7232"/>
    <w:rsid w:val="002C77C3"/>
    <w:rsid w:val="002C7ED9"/>
    <w:rsid w:val="002D010D"/>
    <w:rsid w:val="002D0399"/>
    <w:rsid w:val="002D050D"/>
    <w:rsid w:val="002D068A"/>
    <w:rsid w:val="002D0934"/>
    <w:rsid w:val="002D0AE4"/>
    <w:rsid w:val="002D0B2D"/>
    <w:rsid w:val="002D1C53"/>
    <w:rsid w:val="002D1F9F"/>
    <w:rsid w:val="002D2F4D"/>
    <w:rsid w:val="002D375C"/>
    <w:rsid w:val="002D4081"/>
    <w:rsid w:val="002D4739"/>
    <w:rsid w:val="002D476E"/>
    <w:rsid w:val="002D4B94"/>
    <w:rsid w:val="002D5122"/>
    <w:rsid w:val="002D51E6"/>
    <w:rsid w:val="002D543A"/>
    <w:rsid w:val="002D574B"/>
    <w:rsid w:val="002D5CAB"/>
    <w:rsid w:val="002D5CB0"/>
    <w:rsid w:val="002D5CF7"/>
    <w:rsid w:val="002D5EED"/>
    <w:rsid w:val="002D61A8"/>
    <w:rsid w:val="002D6266"/>
    <w:rsid w:val="002D6556"/>
    <w:rsid w:val="002D6CDC"/>
    <w:rsid w:val="002D6E51"/>
    <w:rsid w:val="002D71F1"/>
    <w:rsid w:val="002D72D0"/>
    <w:rsid w:val="002D7364"/>
    <w:rsid w:val="002D773F"/>
    <w:rsid w:val="002D77E2"/>
    <w:rsid w:val="002D784A"/>
    <w:rsid w:val="002D7D20"/>
    <w:rsid w:val="002D7F57"/>
    <w:rsid w:val="002E0402"/>
    <w:rsid w:val="002E0B88"/>
    <w:rsid w:val="002E0CC3"/>
    <w:rsid w:val="002E1073"/>
    <w:rsid w:val="002E1282"/>
    <w:rsid w:val="002E13BE"/>
    <w:rsid w:val="002E14B4"/>
    <w:rsid w:val="002E1AC7"/>
    <w:rsid w:val="002E1B23"/>
    <w:rsid w:val="002E2276"/>
    <w:rsid w:val="002E2995"/>
    <w:rsid w:val="002E2F66"/>
    <w:rsid w:val="002E3FB7"/>
    <w:rsid w:val="002E41F7"/>
    <w:rsid w:val="002E4B6F"/>
    <w:rsid w:val="002E4B82"/>
    <w:rsid w:val="002E4EC4"/>
    <w:rsid w:val="002E4F4A"/>
    <w:rsid w:val="002E4FB8"/>
    <w:rsid w:val="002E5210"/>
    <w:rsid w:val="002E5234"/>
    <w:rsid w:val="002E569E"/>
    <w:rsid w:val="002E5BEF"/>
    <w:rsid w:val="002E6216"/>
    <w:rsid w:val="002E623B"/>
    <w:rsid w:val="002E6C53"/>
    <w:rsid w:val="002E6DD3"/>
    <w:rsid w:val="002E749C"/>
    <w:rsid w:val="002E772D"/>
    <w:rsid w:val="002F0118"/>
    <w:rsid w:val="002F0F66"/>
    <w:rsid w:val="002F10AE"/>
    <w:rsid w:val="002F113A"/>
    <w:rsid w:val="002F200F"/>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1BB"/>
    <w:rsid w:val="002F5EEA"/>
    <w:rsid w:val="002F6EE1"/>
    <w:rsid w:val="002F7854"/>
    <w:rsid w:val="002F7987"/>
    <w:rsid w:val="003001FD"/>
    <w:rsid w:val="003003B9"/>
    <w:rsid w:val="00300739"/>
    <w:rsid w:val="00300D42"/>
    <w:rsid w:val="00301C17"/>
    <w:rsid w:val="00302663"/>
    <w:rsid w:val="00302A55"/>
    <w:rsid w:val="00302B5E"/>
    <w:rsid w:val="00302CB3"/>
    <w:rsid w:val="00302FE3"/>
    <w:rsid w:val="0030332F"/>
    <w:rsid w:val="003033F4"/>
    <w:rsid w:val="003039DA"/>
    <w:rsid w:val="00303BD0"/>
    <w:rsid w:val="00303E0D"/>
    <w:rsid w:val="00303ED3"/>
    <w:rsid w:val="00304063"/>
    <w:rsid w:val="00304232"/>
    <w:rsid w:val="003043DF"/>
    <w:rsid w:val="003044FC"/>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7C7"/>
    <w:rsid w:val="00307A7C"/>
    <w:rsid w:val="00307B8F"/>
    <w:rsid w:val="00307C67"/>
    <w:rsid w:val="00310210"/>
    <w:rsid w:val="003109BE"/>
    <w:rsid w:val="00310A0A"/>
    <w:rsid w:val="00311C13"/>
    <w:rsid w:val="003121BE"/>
    <w:rsid w:val="00312668"/>
    <w:rsid w:val="00312966"/>
    <w:rsid w:val="00312CF5"/>
    <w:rsid w:val="0031330B"/>
    <w:rsid w:val="00313ADB"/>
    <w:rsid w:val="0031424A"/>
    <w:rsid w:val="003148B7"/>
    <w:rsid w:val="00314C56"/>
    <w:rsid w:val="00314CC3"/>
    <w:rsid w:val="00314DAE"/>
    <w:rsid w:val="00314FCA"/>
    <w:rsid w:val="00315244"/>
    <w:rsid w:val="00315397"/>
    <w:rsid w:val="00315510"/>
    <w:rsid w:val="003157D1"/>
    <w:rsid w:val="003158EF"/>
    <w:rsid w:val="00315E09"/>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49A"/>
    <w:rsid w:val="0032359E"/>
    <w:rsid w:val="003237A3"/>
    <w:rsid w:val="003243C8"/>
    <w:rsid w:val="003246C9"/>
    <w:rsid w:val="003246D6"/>
    <w:rsid w:val="00324966"/>
    <w:rsid w:val="00324D47"/>
    <w:rsid w:val="00325EAA"/>
    <w:rsid w:val="003268A1"/>
    <w:rsid w:val="00326ACD"/>
    <w:rsid w:val="00326BF3"/>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190"/>
    <w:rsid w:val="0033236B"/>
    <w:rsid w:val="00332962"/>
    <w:rsid w:val="00332AD5"/>
    <w:rsid w:val="00332F57"/>
    <w:rsid w:val="00333081"/>
    <w:rsid w:val="003330E2"/>
    <w:rsid w:val="00333388"/>
    <w:rsid w:val="003335BB"/>
    <w:rsid w:val="003337B2"/>
    <w:rsid w:val="00333811"/>
    <w:rsid w:val="003338F0"/>
    <w:rsid w:val="00333FC1"/>
    <w:rsid w:val="00334B4F"/>
    <w:rsid w:val="00334D40"/>
    <w:rsid w:val="00335FBB"/>
    <w:rsid w:val="00336137"/>
    <w:rsid w:val="003367F1"/>
    <w:rsid w:val="003367F6"/>
    <w:rsid w:val="003369C9"/>
    <w:rsid w:val="00336C5B"/>
    <w:rsid w:val="003370C5"/>
    <w:rsid w:val="003370C6"/>
    <w:rsid w:val="00337BBE"/>
    <w:rsid w:val="0034004D"/>
    <w:rsid w:val="00340650"/>
    <w:rsid w:val="0034128E"/>
    <w:rsid w:val="00341795"/>
    <w:rsid w:val="00341A98"/>
    <w:rsid w:val="00341C89"/>
    <w:rsid w:val="0034226F"/>
    <w:rsid w:val="00342659"/>
    <w:rsid w:val="0034329A"/>
    <w:rsid w:val="00343326"/>
    <w:rsid w:val="003437BD"/>
    <w:rsid w:val="00343EB1"/>
    <w:rsid w:val="00345354"/>
    <w:rsid w:val="003453A6"/>
    <w:rsid w:val="00345E80"/>
    <w:rsid w:val="003462A1"/>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48"/>
    <w:rsid w:val="00351BA3"/>
    <w:rsid w:val="00351BAD"/>
    <w:rsid w:val="0035204D"/>
    <w:rsid w:val="003526FE"/>
    <w:rsid w:val="00352D0B"/>
    <w:rsid w:val="00352E52"/>
    <w:rsid w:val="0035466E"/>
    <w:rsid w:val="00354855"/>
    <w:rsid w:val="00354C43"/>
    <w:rsid w:val="00354E1F"/>
    <w:rsid w:val="003552CC"/>
    <w:rsid w:val="00355860"/>
    <w:rsid w:val="00355989"/>
    <w:rsid w:val="003564F4"/>
    <w:rsid w:val="003574E7"/>
    <w:rsid w:val="003600D2"/>
    <w:rsid w:val="003602F9"/>
    <w:rsid w:val="00360644"/>
    <w:rsid w:val="00360A98"/>
    <w:rsid w:val="00360AEF"/>
    <w:rsid w:val="00360D73"/>
    <w:rsid w:val="00361543"/>
    <w:rsid w:val="0036179C"/>
    <w:rsid w:val="00361803"/>
    <w:rsid w:val="00361A44"/>
    <w:rsid w:val="00361E31"/>
    <w:rsid w:val="00361ED8"/>
    <w:rsid w:val="00361EE9"/>
    <w:rsid w:val="00361FE9"/>
    <w:rsid w:val="003633AD"/>
    <w:rsid w:val="00363CDE"/>
    <w:rsid w:val="00363F14"/>
    <w:rsid w:val="00363F5E"/>
    <w:rsid w:val="003645F0"/>
    <w:rsid w:val="0036472C"/>
    <w:rsid w:val="00364C13"/>
    <w:rsid w:val="00364E99"/>
    <w:rsid w:val="0036557E"/>
    <w:rsid w:val="00365CC9"/>
    <w:rsid w:val="0036647F"/>
    <w:rsid w:val="00366653"/>
    <w:rsid w:val="0036688F"/>
    <w:rsid w:val="00366AB7"/>
    <w:rsid w:val="00366BBE"/>
    <w:rsid w:val="003674AA"/>
    <w:rsid w:val="0036785F"/>
    <w:rsid w:val="00367EB0"/>
    <w:rsid w:val="00370292"/>
    <w:rsid w:val="00370389"/>
    <w:rsid w:val="003708C7"/>
    <w:rsid w:val="0037182F"/>
    <w:rsid w:val="00371A03"/>
    <w:rsid w:val="00372035"/>
    <w:rsid w:val="00372185"/>
    <w:rsid w:val="00372A13"/>
    <w:rsid w:val="00372B87"/>
    <w:rsid w:val="00372C01"/>
    <w:rsid w:val="00373B8A"/>
    <w:rsid w:val="00373D3E"/>
    <w:rsid w:val="00373DB8"/>
    <w:rsid w:val="0037451B"/>
    <w:rsid w:val="00374AF5"/>
    <w:rsid w:val="00374D98"/>
    <w:rsid w:val="003752CB"/>
    <w:rsid w:val="003755D2"/>
    <w:rsid w:val="00375A36"/>
    <w:rsid w:val="00375B1E"/>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BF2"/>
    <w:rsid w:val="00382DEA"/>
    <w:rsid w:val="00382F2A"/>
    <w:rsid w:val="00383A91"/>
    <w:rsid w:val="00383AFA"/>
    <w:rsid w:val="0038455D"/>
    <w:rsid w:val="003845B6"/>
    <w:rsid w:val="00384AFC"/>
    <w:rsid w:val="003857C4"/>
    <w:rsid w:val="00385E5D"/>
    <w:rsid w:val="003864C0"/>
    <w:rsid w:val="00386D9C"/>
    <w:rsid w:val="0038766D"/>
    <w:rsid w:val="00387803"/>
    <w:rsid w:val="00387D7C"/>
    <w:rsid w:val="003908A5"/>
    <w:rsid w:val="00390DB1"/>
    <w:rsid w:val="00390EB1"/>
    <w:rsid w:val="003911D0"/>
    <w:rsid w:val="00391778"/>
    <w:rsid w:val="00392748"/>
    <w:rsid w:val="00392E52"/>
    <w:rsid w:val="00392EBA"/>
    <w:rsid w:val="00393165"/>
    <w:rsid w:val="00393320"/>
    <w:rsid w:val="00393840"/>
    <w:rsid w:val="00393A92"/>
    <w:rsid w:val="00393BEC"/>
    <w:rsid w:val="003943E0"/>
    <w:rsid w:val="0039440B"/>
    <w:rsid w:val="00394F3C"/>
    <w:rsid w:val="00397762"/>
    <w:rsid w:val="003A080F"/>
    <w:rsid w:val="003A0BAD"/>
    <w:rsid w:val="003A0CF1"/>
    <w:rsid w:val="003A112E"/>
    <w:rsid w:val="003A1638"/>
    <w:rsid w:val="003A1CAD"/>
    <w:rsid w:val="003A1E05"/>
    <w:rsid w:val="003A22DF"/>
    <w:rsid w:val="003A2388"/>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31F"/>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2B"/>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C0269"/>
    <w:rsid w:val="003C050E"/>
    <w:rsid w:val="003C0A4C"/>
    <w:rsid w:val="003C1159"/>
    <w:rsid w:val="003C1493"/>
    <w:rsid w:val="003C14B4"/>
    <w:rsid w:val="003C1A76"/>
    <w:rsid w:val="003C226F"/>
    <w:rsid w:val="003C2726"/>
    <w:rsid w:val="003C285F"/>
    <w:rsid w:val="003C2886"/>
    <w:rsid w:val="003C30C8"/>
    <w:rsid w:val="003C39EA"/>
    <w:rsid w:val="003C3D53"/>
    <w:rsid w:val="003C3FE5"/>
    <w:rsid w:val="003C484F"/>
    <w:rsid w:val="003C4C9C"/>
    <w:rsid w:val="003C55C1"/>
    <w:rsid w:val="003C57D4"/>
    <w:rsid w:val="003C5B62"/>
    <w:rsid w:val="003C5D25"/>
    <w:rsid w:val="003C6452"/>
    <w:rsid w:val="003C65BB"/>
    <w:rsid w:val="003C69BC"/>
    <w:rsid w:val="003C6ED3"/>
    <w:rsid w:val="003C71E0"/>
    <w:rsid w:val="003C72D2"/>
    <w:rsid w:val="003C732C"/>
    <w:rsid w:val="003C775A"/>
    <w:rsid w:val="003C78E1"/>
    <w:rsid w:val="003C7B69"/>
    <w:rsid w:val="003C7C68"/>
    <w:rsid w:val="003D00E3"/>
    <w:rsid w:val="003D066F"/>
    <w:rsid w:val="003D0BE6"/>
    <w:rsid w:val="003D0CB9"/>
    <w:rsid w:val="003D0FB8"/>
    <w:rsid w:val="003D10DC"/>
    <w:rsid w:val="003D1817"/>
    <w:rsid w:val="003D223A"/>
    <w:rsid w:val="003D228B"/>
    <w:rsid w:val="003D247A"/>
    <w:rsid w:val="003D2F9C"/>
    <w:rsid w:val="003D3422"/>
    <w:rsid w:val="003D3811"/>
    <w:rsid w:val="003D3BBC"/>
    <w:rsid w:val="003D4095"/>
    <w:rsid w:val="003D4373"/>
    <w:rsid w:val="003D500A"/>
    <w:rsid w:val="003D511B"/>
    <w:rsid w:val="003D523A"/>
    <w:rsid w:val="003D5277"/>
    <w:rsid w:val="003D5335"/>
    <w:rsid w:val="003D53C9"/>
    <w:rsid w:val="003D5559"/>
    <w:rsid w:val="003D57C9"/>
    <w:rsid w:val="003D679E"/>
    <w:rsid w:val="003D69AF"/>
    <w:rsid w:val="003D75FD"/>
    <w:rsid w:val="003D775C"/>
    <w:rsid w:val="003D7F25"/>
    <w:rsid w:val="003D7FD6"/>
    <w:rsid w:val="003E00E8"/>
    <w:rsid w:val="003E02A3"/>
    <w:rsid w:val="003E03E8"/>
    <w:rsid w:val="003E0C30"/>
    <w:rsid w:val="003E0E29"/>
    <w:rsid w:val="003E1000"/>
    <w:rsid w:val="003E1641"/>
    <w:rsid w:val="003E1730"/>
    <w:rsid w:val="003E1F2B"/>
    <w:rsid w:val="003E273E"/>
    <w:rsid w:val="003E33E1"/>
    <w:rsid w:val="003E3491"/>
    <w:rsid w:val="003E394E"/>
    <w:rsid w:val="003E3EC0"/>
    <w:rsid w:val="003E49DE"/>
    <w:rsid w:val="003E4D42"/>
    <w:rsid w:val="003E5186"/>
    <w:rsid w:val="003E56C9"/>
    <w:rsid w:val="003E5854"/>
    <w:rsid w:val="003E68E0"/>
    <w:rsid w:val="003E6F85"/>
    <w:rsid w:val="003E71EA"/>
    <w:rsid w:val="003E75D6"/>
    <w:rsid w:val="003E7874"/>
    <w:rsid w:val="003E7D91"/>
    <w:rsid w:val="003E7E7C"/>
    <w:rsid w:val="003F00C2"/>
    <w:rsid w:val="003F01EF"/>
    <w:rsid w:val="003F0741"/>
    <w:rsid w:val="003F09E1"/>
    <w:rsid w:val="003F0C32"/>
    <w:rsid w:val="003F10F8"/>
    <w:rsid w:val="003F1B94"/>
    <w:rsid w:val="003F1EA3"/>
    <w:rsid w:val="003F2236"/>
    <w:rsid w:val="003F253B"/>
    <w:rsid w:val="003F254D"/>
    <w:rsid w:val="003F289F"/>
    <w:rsid w:val="003F3C84"/>
    <w:rsid w:val="003F4CB9"/>
    <w:rsid w:val="003F54EC"/>
    <w:rsid w:val="003F6CEE"/>
    <w:rsid w:val="003F6F4E"/>
    <w:rsid w:val="003F7909"/>
    <w:rsid w:val="003F7A86"/>
    <w:rsid w:val="003F7DCC"/>
    <w:rsid w:val="004003A9"/>
    <w:rsid w:val="0040059C"/>
    <w:rsid w:val="00400ABA"/>
    <w:rsid w:val="00401190"/>
    <w:rsid w:val="00401285"/>
    <w:rsid w:val="004014E0"/>
    <w:rsid w:val="00401651"/>
    <w:rsid w:val="004017A6"/>
    <w:rsid w:val="00401C94"/>
    <w:rsid w:val="00401E5F"/>
    <w:rsid w:val="0040214E"/>
    <w:rsid w:val="00402908"/>
    <w:rsid w:val="004029DC"/>
    <w:rsid w:val="0040304B"/>
    <w:rsid w:val="004033FF"/>
    <w:rsid w:val="004034DE"/>
    <w:rsid w:val="0040375F"/>
    <w:rsid w:val="0040384D"/>
    <w:rsid w:val="0040396E"/>
    <w:rsid w:val="00403996"/>
    <w:rsid w:val="00403FA5"/>
    <w:rsid w:val="00404148"/>
    <w:rsid w:val="00404810"/>
    <w:rsid w:val="004049BE"/>
    <w:rsid w:val="00404AAD"/>
    <w:rsid w:val="00404B76"/>
    <w:rsid w:val="004051BB"/>
    <w:rsid w:val="004052E1"/>
    <w:rsid w:val="00405AC0"/>
    <w:rsid w:val="004065BA"/>
    <w:rsid w:val="00406A30"/>
    <w:rsid w:val="00406EA3"/>
    <w:rsid w:val="004072DB"/>
    <w:rsid w:val="00410046"/>
    <w:rsid w:val="00410577"/>
    <w:rsid w:val="004105F8"/>
    <w:rsid w:val="00410662"/>
    <w:rsid w:val="00410A22"/>
    <w:rsid w:val="00410AC2"/>
    <w:rsid w:val="00410B46"/>
    <w:rsid w:val="00410B6E"/>
    <w:rsid w:val="00410E5A"/>
    <w:rsid w:val="004111C0"/>
    <w:rsid w:val="0041177C"/>
    <w:rsid w:val="00411C30"/>
    <w:rsid w:val="00412BD5"/>
    <w:rsid w:val="004131A8"/>
    <w:rsid w:val="00413661"/>
    <w:rsid w:val="00413D1F"/>
    <w:rsid w:val="00413E90"/>
    <w:rsid w:val="00414EDC"/>
    <w:rsid w:val="004152C8"/>
    <w:rsid w:val="00415608"/>
    <w:rsid w:val="00415673"/>
    <w:rsid w:val="00415689"/>
    <w:rsid w:val="00415CFF"/>
    <w:rsid w:val="00416610"/>
    <w:rsid w:val="004166AA"/>
    <w:rsid w:val="00416DBF"/>
    <w:rsid w:val="004171D6"/>
    <w:rsid w:val="00417293"/>
    <w:rsid w:val="00417488"/>
    <w:rsid w:val="00420C86"/>
    <w:rsid w:val="004213CB"/>
    <w:rsid w:val="0042143B"/>
    <w:rsid w:val="00421FC4"/>
    <w:rsid w:val="004224CF"/>
    <w:rsid w:val="00422547"/>
    <w:rsid w:val="0042270A"/>
    <w:rsid w:val="004227D7"/>
    <w:rsid w:val="00422852"/>
    <w:rsid w:val="004228E4"/>
    <w:rsid w:val="00422CBD"/>
    <w:rsid w:val="0042326A"/>
    <w:rsid w:val="00423402"/>
    <w:rsid w:val="00424DB1"/>
    <w:rsid w:val="00425875"/>
    <w:rsid w:val="00425B4B"/>
    <w:rsid w:val="00425E20"/>
    <w:rsid w:val="004261F2"/>
    <w:rsid w:val="004262C2"/>
    <w:rsid w:val="0042663E"/>
    <w:rsid w:val="0042674B"/>
    <w:rsid w:val="00426764"/>
    <w:rsid w:val="00426906"/>
    <w:rsid w:val="00426B7E"/>
    <w:rsid w:val="00426CB3"/>
    <w:rsid w:val="00426EFD"/>
    <w:rsid w:val="0042787C"/>
    <w:rsid w:val="00427E16"/>
    <w:rsid w:val="00430655"/>
    <w:rsid w:val="00430F17"/>
    <w:rsid w:val="0043116A"/>
    <w:rsid w:val="004315E4"/>
    <w:rsid w:val="004318EB"/>
    <w:rsid w:val="00431BF0"/>
    <w:rsid w:val="00432160"/>
    <w:rsid w:val="004326C3"/>
    <w:rsid w:val="00432D1E"/>
    <w:rsid w:val="0043361A"/>
    <w:rsid w:val="004337BE"/>
    <w:rsid w:val="00433B53"/>
    <w:rsid w:val="00433C13"/>
    <w:rsid w:val="004345D7"/>
    <w:rsid w:val="0043487D"/>
    <w:rsid w:val="00434914"/>
    <w:rsid w:val="004349F2"/>
    <w:rsid w:val="00434E92"/>
    <w:rsid w:val="00434FFC"/>
    <w:rsid w:val="00435176"/>
    <w:rsid w:val="004353A8"/>
    <w:rsid w:val="00435456"/>
    <w:rsid w:val="00436D07"/>
    <w:rsid w:val="00436DA1"/>
    <w:rsid w:val="00436E45"/>
    <w:rsid w:val="00436EBD"/>
    <w:rsid w:val="00437689"/>
    <w:rsid w:val="00437A7C"/>
    <w:rsid w:val="00440157"/>
    <w:rsid w:val="004403B9"/>
    <w:rsid w:val="004405A8"/>
    <w:rsid w:val="00440AC0"/>
    <w:rsid w:val="00440AE7"/>
    <w:rsid w:val="00440B54"/>
    <w:rsid w:val="00440E02"/>
    <w:rsid w:val="00441335"/>
    <w:rsid w:val="004423D2"/>
    <w:rsid w:val="00442985"/>
    <w:rsid w:val="00442A07"/>
    <w:rsid w:val="004430BF"/>
    <w:rsid w:val="00443188"/>
    <w:rsid w:val="004432FE"/>
    <w:rsid w:val="00443A9C"/>
    <w:rsid w:val="00444306"/>
    <w:rsid w:val="00444424"/>
    <w:rsid w:val="00444DEC"/>
    <w:rsid w:val="004452A2"/>
    <w:rsid w:val="00445C59"/>
    <w:rsid w:val="004461DC"/>
    <w:rsid w:val="00446534"/>
    <w:rsid w:val="00446F70"/>
    <w:rsid w:val="00447B01"/>
    <w:rsid w:val="0045016D"/>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63F"/>
    <w:rsid w:val="00454947"/>
    <w:rsid w:val="0045569B"/>
    <w:rsid w:val="00455992"/>
    <w:rsid w:val="004561AB"/>
    <w:rsid w:val="004568D5"/>
    <w:rsid w:val="00456BF9"/>
    <w:rsid w:val="00457503"/>
    <w:rsid w:val="00457DE7"/>
    <w:rsid w:val="00457E64"/>
    <w:rsid w:val="00461585"/>
    <w:rsid w:val="00461B2A"/>
    <w:rsid w:val="00461E31"/>
    <w:rsid w:val="00461EEF"/>
    <w:rsid w:val="00462788"/>
    <w:rsid w:val="00462D9D"/>
    <w:rsid w:val="00462FF8"/>
    <w:rsid w:val="00463177"/>
    <w:rsid w:val="0046357B"/>
    <w:rsid w:val="00463A66"/>
    <w:rsid w:val="00463DBA"/>
    <w:rsid w:val="004642CE"/>
    <w:rsid w:val="00464491"/>
    <w:rsid w:val="00464A47"/>
    <w:rsid w:val="00464BEB"/>
    <w:rsid w:val="00465AC3"/>
    <w:rsid w:val="00465B71"/>
    <w:rsid w:val="00465C0C"/>
    <w:rsid w:val="00465CCC"/>
    <w:rsid w:val="00465FC1"/>
    <w:rsid w:val="00466038"/>
    <w:rsid w:val="00466094"/>
    <w:rsid w:val="0046615D"/>
    <w:rsid w:val="00466232"/>
    <w:rsid w:val="004665E6"/>
    <w:rsid w:val="004672A6"/>
    <w:rsid w:val="004672FE"/>
    <w:rsid w:val="0046757D"/>
    <w:rsid w:val="00467BFC"/>
    <w:rsid w:val="00470311"/>
    <w:rsid w:val="0047047B"/>
    <w:rsid w:val="004704CC"/>
    <w:rsid w:val="004705EC"/>
    <w:rsid w:val="00470916"/>
    <w:rsid w:val="00470ACE"/>
    <w:rsid w:val="00470F70"/>
    <w:rsid w:val="00471406"/>
    <w:rsid w:val="004714B5"/>
    <w:rsid w:val="004716C2"/>
    <w:rsid w:val="004716F7"/>
    <w:rsid w:val="00471714"/>
    <w:rsid w:val="00471A01"/>
    <w:rsid w:val="00471BF6"/>
    <w:rsid w:val="00471D63"/>
    <w:rsid w:val="00471E58"/>
    <w:rsid w:val="00472027"/>
    <w:rsid w:val="00472207"/>
    <w:rsid w:val="004723EA"/>
    <w:rsid w:val="004737C3"/>
    <w:rsid w:val="00473F41"/>
    <w:rsid w:val="004741B0"/>
    <w:rsid w:val="00474A11"/>
    <w:rsid w:val="00474D8C"/>
    <w:rsid w:val="004750A0"/>
    <w:rsid w:val="00475E97"/>
    <w:rsid w:val="004767DF"/>
    <w:rsid w:val="00476984"/>
    <w:rsid w:val="00476A4E"/>
    <w:rsid w:val="00477215"/>
    <w:rsid w:val="0047757F"/>
    <w:rsid w:val="00477748"/>
    <w:rsid w:val="0048023E"/>
    <w:rsid w:val="004809D0"/>
    <w:rsid w:val="00480CC3"/>
    <w:rsid w:val="00481812"/>
    <w:rsid w:val="004818B4"/>
    <w:rsid w:val="00481B20"/>
    <w:rsid w:val="004820B5"/>
    <w:rsid w:val="0048242A"/>
    <w:rsid w:val="004825BE"/>
    <w:rsid w:val="0048285B"/>
    <w:rsid w:val="004830FC"/>
    <w:rsid w:val="0048340B"/>
    <w:rsid w:val="00483704"/>
    <w:rsid w:val="004844EF"/>
    <w:rsid w:val="0048476A"/>
    <w:rsid w:val="00484AEB"/>
    <w:rsid w:val="00484DC8"/>
    <w:rsid w:val="00484E0A"/>
    <w:rsid w:val="0048519B"/>
    <w:rsid w:val="00485D8A"/>
    <w:rsid w:val="00485FFC"/>
    <w:rsid w:val="00486309"/>
    <w:rsid w:val="004866EE"/>
    <w:rsid w:val="00486D85"/>
    <w:rsid w:val="004872C2"/>
    <w:rsid w:val="00487300"/>
    <w:rsid w:val="0048731A"/>
    <w:rsid w:val="0048764B"/>
    <w:rsid w:val="00487870"/>
    <w:rsid w:val="0048792F"/>
    <w:rsid w:val="00487B15"/>
    <w:rsid w:val="00487D7F"/>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F91"/>
    <w:rsid w:val="004952D6"/>
    <w:rsid w:val="00495EF6"/>
    <w:rsid w:val="00496008"/>
    <w:rsid w:val="0049601C"/>
    <w:rsid w:val="0049645D"/>
    <w:rsid w:val="00496CA1"/>
    <w:rsid w:val="0049716D"/>
    <w:rsid w:val="00497F17"/>
    <w:rsid w:val="004A0068"/>
    <w:rsid w:val="004A0F42"/>
    <w:rsid w:val="004A12FB"/>
    <w:rsid w:val="004A1D5F"/>
    <w:rsid w:val="004A1E59"/>
    <w:rsid w:val="004A1FFB"/>
    <w:rsid w:val="004A24D4"/>
    <w:rsid w:val="004A2A8A"/>
    <w:rsid w:val="004A2C26"/>
    <w:rsid w:val="004A2F2C"/>
    <w:rsid w:val="004A4C0E"/>
    <w:rsid w:val="004A5D78"/>
    <w:rsid w:val="004A63DF"/>
    <w:rsid w:val="004A7224"/>
    <w:rsid w:val="004A7264"/>
    <w:rsid w:val="004A7AE0"/>
    <w:rsid w:val="004A7B10"/>
    <w:rsid w:val="004A7D76"/>
    <w:rsid w:val="004A7F35"/>
    <w:rsid w:val="004B07C1"/>
    <w:rsid w:val="004B0A4F"/>
    <w:rsid w:val="004B100A"/>
    <w:rsid w:val="004B10DB"/>
    <w:rsid w:val="004B1DB1"/>
    <w:rsid w:val="004B2162"/>
    <w:rsid w:val="004B2387"/>
    <w:rsid w:val="004B2939"/>
    <w:rsid w:val="004B3910"/>
    <w:rsid w:val="004B3D51"/>
    <w:rsid w:val="004B457A"/>
    <w:rsid w:val="004B4592"/>
    <w:rsid w:val="004B4CBB"/>
    <w:rsid w:val="004B4CC2"/>
    <w:rsid w:val="004B4D45"/>
    <w:rsid w:val="004B4F42"/>
    <w:rsid w:val="004B4F8D"/>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800"/>
    <w:rsid w:val="004C3D02"/>
    <w:rsid w:val="004C4379"/>
    <w:rsid w:val="004C4FD3"/>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330"/>
    <w:rsid w:val="004D3619"/>
    <w:rsid w:val="004D3A55"/>
    <w:rsid w:val="004D3E1D"/>
    <w:rsid w:val="004D4122"/>
    <w:rsid w:val="004D4950"/>
    <w:rsid w:val="004D4A44"/>
    <w:rsid w:val="004D4A7C"/>
    <w:rsid w:val="004D4BC8"/>
    <w:rsid w:val="004D5452"/>
    <w:rsid w:val="004D5672"/>
    <w:rsid w:val="004D5F43"/>
    <w:rsid w:val="004D60F6"/>
    <w:rsid w:val="004D637D"/>
    <w:rsid w:val="004D680C"/>
    <w:rsid w:val="004D69E0"/>
    <w:rsid w:val="004D6C2E"/>
    <w:rsid w:val="004D6F6C"/>
    <w:rsid w:val="004D718D"/>
    <w:rsid w:val="004D75F6"/>
    <w:rsid w:val="004D7753"/>
    <w:rsid w:val="004E022E"/>
    <w:rsid w:val="004E0381"/>
    <w:rsid w:val="004E04AD"/>
    <w:rsid w:val="004E13E5"/>
    <w:rsid w:val="004E1837"/>
    <w:rsid w:val="004E203F"/>
    <w:rsid w:val="004E25CD"/>
    <w:rsid w:val="004E28A5"/>
    <w:rsid w:val="004E2B73"/>
    <w:rsid w:val="004E3474"/>
    <w:rsid w:val="004E352E"/>
    <w:rsid w:val="004E3CFE"/>
    <w:rsid w:val="004E3DC9"/>
    <w:rsid w:val="004E453A"/>
    <w:rsid w:val="004E4916"/>
    <w:rsid w:val="004E4D81"/>
    <w:rsid w:val="004E5241"/>
    <w:rsid w:val="004E5689"/>
    <w:rsid w:val="004E578E"/>
    <w:rsid w:val="004E58D9"/>
    <w:rsid w:val="004E5960"/>
    <w:rsid w:val="004E648D"/>
    <w:rsid w:val="004E686A"/>
    <w:rsid w:val="004E688F"/>
    <w:rsid w:val="004E6F91"/>
    <w:rsid w:val="004E70B8"/>
    <w:rsid w:val="004E7310"/>
    <w:rsid w:val="004F02C8"/>
    <w:rsid w:val="004F0454"/>
    <w:rsid w:val="004F0473"/>
    <w:rsid w:val="004F0847"/>
    <w:rsid w:val="004F0C10"/>
    <w:rsid w:val="004F0C4F"/>
    <w:rsid w:val="004F1048"/>
    <w:rsid w:val="004F188F"/>
    <w:rsid w:val="004F19B8"/>
    <w:rsid w:val="004F1FAB"/>
    <w:rsid w:val="004F2156"/>
    <w:rsid w:val="004F2DEA"/>
    <w:rsid w:val="004F2F7D"/>
    <w:rsid w:val="004F363D"/>
    <w:rsid w:val="004F3789"/>
    <w:rsid w:val="004F3865"/>
    <w:rsid w:val="004F38A4"/>
    <w:rsid w:val="004F3B76"/>
    <w:rsid w:val="004F3B90"/>
    <w:rsid w:val="004F455E"/>
    <w:rsid w:val="004F4B33"/>
    <w:rsid w:val="004F4D34"/>
    <w:rsid w:val="004F4D93"/>
    <w:rsid w:val="004F533C"/>
    <w:rsid w:val="004F545D"/>
    <w:rsid w:val="004F564C"/>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0D"/>
    <w:rsid w:val="00501FBC"/>
    <w:rsid w:val="00502354"/>
    <w:rsid w:val="005027DA"/>
    <w:rsid w:val="00502AC2"/>
    <w:rsid w:val="00503C26"/>
    <w:rsid w:val="005042D9"/>
    <w:rsid w:val="005047D3"/>
    <w:rsid w:val="0050577C"/>
    <w:rsid w:val="005058D8"/>
    <w:rsid w:val="005062D6"/>
    <w:rsid w:val="00506A42"/>
    <w:rsid w:val="0050722E"/>
    <w:rsid w:val="005076CF"/>
    <w:rsid w:val="005077ED"/>
    <w:rsid w:val="00507F6A"/>
    <w:rsid w:val="00510175"/>
    <w:rsid w:val="005102D4"/>
    <w:rsid w:val="00510AA1"/>
    <w:rsid w:val="00510DA7"/>
    <w:rsid w:val="00510E30"/>
    <w:rsid w:val="00511EB4"/>
    <w:rsid w:val="00511F3A"/>
    <w:rsid w:val="00511F8D"/>
    <w:rsid w:val="0051211F"/>
    <w:rsid w:val="00512141"/>
    <w:rsid w:val="0051232C"/>
    <w:rsid w:val="005126F4"/>
    <w:rsid w:val="005128E0"/>
    <w:rsid w:val="00512DCC"/>
    <w:rsid w:val="005134BD"/>
    <w:rsid w:val="00513B64"/>
    <w:rsid w:val="00513BD8"/>
    <w:rsid w:val="00514072"/>
    <w:rsid w:val="00514183"/>
    <w:rsid w:val="0051439E"/>
    <w:rsid w:val="0051462D"/>
    <w:rsid w:val="005149D4"/>
    <w:rsid w:val="00514A0D"/>
    <w:rsid w:val="005151A1"/>
    <w:rsid w:val="005151BB"/>
    <w:rsid w:val="0051521A"/>
    <w:rsid w:val="00515354"/>
    <w:rsid w:val="005158F8"/>
    <w:rsid w:val="00515D28"/>
    <w:rsid w:val="005160DD"/>
    <w:rsid w:val="00516C5F"/>
    <w:rsid w:val="00516D91"/>
    <w:rsid w:val="005170F7"/>
    <w:rsid w:val="0051745E"/>
    <w:rsid w:val="00517507"/>
    <w:rsid w:val="0051752B"/>
    <w:rsid w:val="005175AA"/>
    <w:rsid w:val="005178F9"/>
    <w:rsid w:val="00520109"/>
    <w:rsid w:val="005207ED"/>
    <w:rsid w:val="00520F8F"/>
    <w:rsid w:val="00521B5A"/>
    <w:rsid w:val="00521EE9"/>
    <w:rsid w:val="00522155"/>
    <w:rsid w:val="00522714"/>
    <w:rsid w:val="005227F7"/>
    <w:rsid w:val="00522F38"/>
    <w:rsid w:val="00523E61"/>
    <w:rsid w:val="00524320"/>
    <w:rsid w:val="0052606B"/>
    <w:rsid w:val="005263CD"/>
    <w:rsid w:val="00526706"/>
    <w:rsid w:val="00527161"/>
    <w:rsid w:val="005272E9"/>
    <w:rsid w:val="0052755A"/>
    <w:rsid w:val="00527698"/>
    <w:rsid w:val="0053086D"/>
    <w:rsid w:val="00530BFA"/>
    <w:rsid w:val="00530C7A"/>
    <w:rsid w:val="00531109"/>
    <w:rsid w:val="00531768"/>
    <w:rsid w:val="00531C2C"/>
    <w:rsid w:val="0053237F"/>
    <w:rsid w:val="00532DA2"/>
    <w:rsid w:val="0053303C"/>
    <w:rsid w:val="00533367"/>
    <w:rsid w:val="00533D4F"/>
    <w:rsid w:val="00533FE0"/>
    <w:rsid w:val="005344A1"/>
    <w:rsid w:val="00534938"/>
    <w:rsid w:val="00535133"/>
    <w:rsid w:val="0053545D"/>
    <w:rsid w:val="00535966"/>
    <w:rsid w:val="00535BD5"/>
    <w:rsid w:val="00535D90"/>
    <w:rsid w:val="00535E82"/>
    <w:rsid w:val="005369FE"/>
    <w:rsid w:val="00536B5D"/>
    <w:rsid w:val="005371B2"/>
    <w:rsid w:val="00537A58"/>
    <w:rsid w:val="00537F2F"/>
    <w:rsid w:val="00540045"/>
    <w:rsid w:val="00540726"/>
    <w:rsid w:val="005407E0"/>
    <w:rsid w:val="0054083E"/>
    <w:rsid w:val="00540BCD"/>
    <w:rsid w:val="00540C22"/>
    <w:rsid w:val="00541720"/>
    <w:rsid w:val="00541A3D"/>
    <w:rsid w:val="005422B8"/>
    <w:rsid w:val="00542344"/>
    <w:rsid w:val="00542370"/>
    <w:rsid w:val="0054260A"/>
    <w:rsid w:val="00542E3D"/>
    <w:rsid w:val="00542E44"/>
    <w:rsid w:val="00542E94"/>
    <w:rsid w:val="00543283"/>
    <w:rsid w:val="005432B0"/>
    <w:rsid w:val="005433D3"/>
    <w:rsid w:val="005438D3"/>
    <w:rsid w:val="00543A8F"/>
    <w:rsid w:val="00543BC7"/>
    <w:rsid w:val="005440F9"/>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11B6"/>
    <w:rsid w:val="00552214"/>
    <w:rsid w:val="0055272F"/>
    <w:rsid w:val="00552B18"/>
    <w:rsid w:val="0055306D"/>
    <w:rsid w:val="00553303"/>
    <w:rsid w:val="00553592"/>
    <w:rsid w:val="00553594"/>
    <w:rsid w:val="00553808"/>
    <w:rsid w:val="00553A6A"/>
    <w:rsid w:val="00553C32"/>
    <w:rsid w:val="00553CE7"/>
    <w:rsid w:val="00553D85"/>
    <w:rsid w:val="00554218"/>
    <w:rsid w:val="00554979"/>
    <w:rsid w:val="00555C96"/>
    <w:rsid w:val="0055629D"/>
    <w:rsid w:val="005566DD"/>
    <w:rsid w:val="00556816"/>
    <w:rsid w:val="00556ADF"/>
    <w:rsid w:val="00556D37"/>
    <w:rsid w:val="00556EF5"/>
    <w:rsid w:val="00557209"/>
    <w:rsid w:val="0055738B"/>
    <w:rsid w:val="00557B79"/>
    <w:rsid w:val="00560218"/>
    <w:rsid w:val="0056028D"/>
    <w:rsid w:val="005609DC"/>
    <w:rsid w:val="00560CDD"/>
    <w:rsid w:val="005615A0"/>
    <w:rsid w:val="00561D8F"/>
    <w:rsid w:val="005621FB"/>
    <w:rsid w:val="0056292D"/>
    <w:rsid w:val="00562CB6"/>
    <w:rsid w:val="00563095"/>
    <w:rsid w:val="00563984"/>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CEB"/>
    <w:rsid w:val="00571F23"/>
    <w:rsid w:val="005722A2"/>
    <w:rsid w:val="005724A1"/>
    <w:rsid w:val="005724CB"/>
    <w:rsid w:val="00572FEB"/>
    <w:rsid w:val="005730A3"/>
    <w:rsid w:val="00573170"/>
    <w:rsid w:val="005731F3"/>
    <w:rsid w:val="0057457C"/>
    <w:rsid w:val="005746B4"/>
    <w:rsid w:val="0057508B"/>
    <w:rsid w:val="00575E80"/>
    <w:rsid w:val="00576095"/>
    <w:rsid w:val="005764E7"/>
    <w:rsid w:val="00576AD2"/>
    <w:rsid w:val="005776F7"/>
    <w:rsid w:val="00577889"/>
    <w:rsid w:val="00577FC7"/>
    <w:rsid w:val="005804EC"/>
    <w:rsid w:val="00580A76"/>
    <w:rsid w:val="00580BBC"/>
    <w:rsid w:val="00581127"/>
    <w:rsid w:val="005811E2"/>
    <w:rsid w:val="00581C4D"/>
    <w:rsid w:val="00582166"/>
    <w:rsid w:val="0058244E"/>
    <w:rsid w:val="0058276B"/>
    <w:rsid w:val="00582939"/>
    <w:rsid w:val="00582F0A"/>
    <w:rsid w:val="00582F0E"/>
    <w:rsid w:val="0058315E"/>
    <w:rsid w:val="005831C5"/>
    <w:rsid w:val="005842E2"/>
    <w:rsid w:val="0058440E"/>
    <w:rsid w:val="00584E9D"/>
    <w:rsid w:val="005852CD"/>
    <w:rsid w:val="005857B8"/>
    <w:rsid w:val="00585E56"/>
    <w:rsid w:val="00585EA9"/>
    <w:rsid w:val="005861A1"/>
    <w:rsid w:val="00586B12"/>
    <w:rsid w:val="00586C5D"/>
    <w:rsid w:val="00587402"/>
    <w:rsid w:val="00587864"/>
    <w:rsid w:val="0059021D"/>
    <w:rsid w:val="005907E3"/>
    <w:rsid w:val="005907E4"/>
    <w:rsid w:val="00590BB8"/>
    <w:rsid w:val="005910FA"/>
    <w:rsid w:val="00591122"/>
    <w:rsid w:val="005911BF"/>
    <w:rsid w:val="00591356"/>
    <w:rsid w:val="0059180C"/>
    <w:rsid w:val="00591DC6"/>
    <w:rsid w:val="00591F1B"/>
    <w:rsid w:val="00592159"/>
    <w:rsid w:val="0059216A"/>
    <w:rsid w:val="005924D8"/>
    <w:rsid w:val="00592F11"/>
    <w:rsid w:val="0059324E"/>
    <w:rsid w:val="00593978"/>
    <w:rsid w:val="00593CD2"/>
    <w:rsid w:val="0059406C"/>
    <w:rsid w:val="005941B9"/>
    <w:rsid w:val="0059442F"/>
    <w:rsid w:val="00594696"/>
    <w:rsid w:val="00594FF2"/>
    <w:rsid w:val="00595457"/>
    <w:rsid w:val="0059579A"/>
    <w:rsid w:val="00595909"/>
    <w:rsid w:val="00595ED4"/>
    <w:rsid w:val="005961EB"/>
    <w:rsid w:val="005966F5"/>
    <w:rsid w:val="00596876"/>
    <w:rsid w:val="005974C7"/>
    <w:rsid w:val="0059752F"/>
    <w:rsid w:val="0059777B"/>
    <w:rsid w:val="005977C0"/>
    <w:rsid w:val="005A0029"/>
    <w:rsid w:val="005A02DC"/>
    <w:rsid w:val="005A0CC1"/>
    <w:rsid w:val="005A1BFC"/>
    <w:rsid w:val="005A1D0B"/>
    <w:rsid w:val="005A1DF7"/>
    <w:rsid w:val="005A1EED"/>
    <w:rsid w:val="005A21E7"/>
    <w:rsid w:val="005A21F5"/>
    <w:rsid w:val="005A25E4"/>
    <w:rsid w:val="005A2A19"/>
    <w:rsid w:val="005A2B49"/>
    <w:rsid w:val="005A2CF7"/>
    <w:rsid w:val="005A35E5"/>
    <w:rsid w:val="005A3B3F"/>
    <w:rsid w:val="005A3DAE"/>
    <w:rsid w:val="005A40C6"/>
    <w:rsid w:val="005A412D"/>
    <w:rsid w:val="005A4687"/>
    <w:rsid w:val="005A4967"/>
    <w:rsid w:val="005A49BC"/>
    <w:rsid w:val="005A4BF1"/>
    <w:rsid w:val="005A5355"/>
    <w:rsid w:val="005A5440"/>
    <w:rsid w:val="005A5A3D"/>
    <w:rsid w:val="005A5F61"/>
    <w:rsid w:val="005A5FC7"/>
    <w:rsid w:val="005A600E"/>
    <w:rsid w:val="005A6419"/>
    <w:rsid w:val="005A6E59"/>
    <w:rsid w:val="005A6F5B"/>
    <w:rsid w:val="005A7261"/>
    <w:rsid w:val="005A7410"/>
    <w:rsid w:val="005A74F1"/>
    <w:rsid w:val="005B01F2"/>
    <w:rsid w:val="005B0791"/>
    <w:rsid w:val="005B0C6E"/>
    <w:rsid w:val="005B12A2"/>
    <w:rsid w:val="005B19EC"/>
    <w:rsid w:val="005B230F"/>
    <w:rsid w:val="005B2475"/>
    <w:rsid w:val="005B2859"/>
    <w:rsid w:val="005B291D"/>
    <w:rsid w:val="005B2B85"/>
    <w:rsid w:val="005B3471"/>
    <w:rsid w:val="005B3D68"/>
    <w:rsid w:val="005B3E63"/>
    <w:rsid w:val="005B419C"/>
    <w:rsid w:val="005B466A"/>
    <w:rsid w:val="005B4978"/>
    <w:rsid w:val="005B49B3"/>
    <w:rsid w:val="005B4CDC"/>
    <w:rsid w:val="005B59DC"/>
    <w:rsid w:val="005B59E2"/>
    <w:rsid w:val="005B6034"/>
    <w:rsid w:val="005B61A8"/>
    <w:rsid w:val="005B6501"/>
    <w:rsid w:val="005B65C6"/>
    <w:rsid w:val="005B6C54"/>
    <w:rsid w:val="005B714A"/>
    <w:rsid w:val="005B7A7F"/>
    <w:rsid w:val="005C00A0"/>
    <w:rsid w:val="005C052B"/>
    <w:rsid w:val="005C0BA2"/>
    <w:rsid w:val="005C14C7"/>
    <w:rsid w:val="005C15D4"/>
    <w:rsid w:val="005C1C21"/>
    <w:rsid w:val="005C2172"/>
    <w:rsid w:val="005C2472"/>
    <w:rsid w:val="005C2573"/>
    <w:rsid w:val="005C288D"/>
    <w:rsid w:val="005C2A08"/>
    <w:rsid w:val="005C2B28"/>
    <w:rsid w:val="005C2E10"/>
    <w:rsid w:val="005C2EAD"/>
    <w:rsid w:val="005C387C"/>
    <w:rsid w:val="005C52C9"/>
    <w:rsid w:val="005C533D"/>
    <w:rsid w:val="005C5B05"/>
    <w:rsid w:val="005C60FE"/>
    <w:rsid w:val="005C62FF"/>
    <w:rsid w:val="005C6B06"/>
    <w:rsid w:val="005C7470"/>
    <w:rsid w:val="005C7497"/>
    <w:rsid w:val="005C7C3C"/>
    <w:rsid w:val="005D0193"/>
    <w:rsid w:val="005D0279"/>
    <w:rsid w:val="005D0733"/>
    <w:rsid w:val="005D0C8A"/>
    <w:rsid w:val="005D0C91"/>
    <w:rsid w:val="005D1DA5"/>
    <w:rsid w:val="005D1E84"/>
    <w:rsid w:val="005D1F3D"/>
    <w:rsid w:val="005D2E98"/>
    <w:rsid w:val="005D33BD"/>
    <w:rsid w:val="005D3411"/>
    <w:rsid w:val="005D365A"/>
    <w:rsid w:val="005D38DB"/>
    <w:rsid w:val="005D3A78"/>
    <w:rsid w:val="005D3CCA"/>
    <w:rsid w:val="005D4763"/>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2A5"/>
    <w:rsid w:val="005E1438"/>
    <w:rsid w:val="005E1489"/>
    <w:rsid w:val="005E2298"/>
    <w:rsid w:val="005E2574"/>
    <w:rsid w:val="005E25E9"/>
    <w:rsid w:val="005E2BA0"/>
    <w:rsid w:val="005E2DC6"/>
    <w:rsid w:val="005E358D"/>
    <w:rsid w:val="005E47CE"/>
    <w:rsid w:val="005E4F51"/>
    <w:rsid w:val="005E52A1"/>
    <w:rsid w:val="005E557A"/>
    <w:rsid w:val="005E5E02"/>
    <w:rsid w:val="005E6085"/>
    <w:rsid w:val="005E650D"/>
    <w:rsid w:val="005E6811"/>
    <w:rsid w:val="005E68C2"/>
    <w:rsid w:val="005E6BB8"/>
    <w:rsid w:val="005E6EF9"/>
    <w:rsid w:val="005E70C6"/>
    <w:rsid w:val="005E75B7"/>
    <w:rsid w:val="005E76A7"/>
    <w:rsid w:val="005E78ED"/>
    <w:rsid w:val="005E7A57"/>
    <w:rsid w:val="005E7ED9"/>
    <w:rsid w:val="005F0015"/>
    <w:rsid w:val="005F03FB"/>
    <w:rsid w:val="005F0778"/>
    <w:rsid w:val="005F0B4C"/>
    <w:rsid w:val="005F12C9"/>
    <w:rsid w:val="005F1808"/>
    <w:rsid w:val="005F2765"/>
    <w:rsid w:val="005F2E28"/>
    <w:rsid w:val="005F350B"/>
    <w:rsid w:val="005F3794"/>
    <w:rsid w:val="005F3F93"/>
    <w:rsid w:val="005F46DA"/>
    <w:rsid w:val="005F47EB"/>
    <w:rsid w:val="005F48F8"/>
    <w:rsid w:val="005F4B96"/>
    <w:rsid w:val="005F5365"/>
    <w:rsid w:val="005F5D64"/>
    <w:rsid w:val="005F5DAD"/>
    <w:rsid w:val="005F6185"/>
    <w:rsid w:val="005F6853"/>
    <w:rsid w:val="005F6C81"/>
    <w:rsid w:val="005F70A4"/>
    <w:rsid w:val="005F72BB"/>
    <w:rsid w:val="005F76FE"/>
    <w:rsid w:val="005F7B87"/>
    <w:rsid w:val="005F7C91"/>
    <w:rsid w:val="0060022F"/>
    <w:rsid w:val="006003A4"/>
    <w:rsid w:val="00600707"/>
    <w:rsid w:val="00601827"/>
    <w:rsid w:val="00601847"/>
    <w:rsid w:val="00601A6A"/>
    <w:rsid w:val="00601F42"/>
    <w:rsid w:val="00601FAA"/>
    <w:rsid w:val="00602A99"/>
    <w:rsid w:val="00602E26"/>
    <w:rsid w:val="006032AD"/>
    <w:rsid w:val="006039D5"/>
    <w:rsid w:val="00603C51"/>
    <w:rsid w:val="006040D2"/>
    <w:rsid w:val="0060443D"/>
    <w:rsid w:val="00604F13"/>
    <w:rsid w:val="006050A3"/>
    <w:rsid w:val="00605358"/>
    <w:rsid w:val="00605651"/>
    <w:rsid w:val="006059F5"/>
    <w:rsid w:val="00605E5D"/>
    <w:rsid w:val="006060C6"/>
    <w:rsid w:val="006064E5"/>
    <w:rsid w:val="0060678E"/>
    <w:rsid w:val="00606BF8"/>
    <w:rsid w:val="0060736C"/>
    <w:rsid w:val="006078D8"/>
    <w:rsid w:val="0061059D"/>
    <w:rsid w:val="00610E1D"/>
    <w:rsid w:val="006111EB"/>
    <w:rsid w:val="00611AF0"/>
    <w:rsid w:val="00611C28"/>
    <w:rsid w:val="00611F71"/>
    <w:rsid w:val="00612361"/>
    <w:rsid w:val="00612423"/>
    <w:rsid w:val="00612505"/>
    <w:rsid w:val="00612759"/>
    <w:rsid w:val="006127D0"/>
    <w:rsid w:val="006128DE"/>
    <w:rsid w:val="006129BE"/>
    <w:rsid w:val="00612D5D"/>
    <w:rsid w:val="00613019"/>
    <w:rsid w:val="006132E3"/>
    <w:rsid w:val="006132F4"/>
    <w:rsid w:val="006133CD"/>
    <w:rsid w:val="00613CAF"/>
    <w:rsid w:val="00614903"/>
    <w:rsid w:val="00614AD1"/>
    <w:rsid w:val="00614C7D"/>
    <w:rsid w:val="00615316"/>
    <w:rsid w:val="00615361"/>
    <w:rsid w:val="00615897"/>
    <w:rsid w:val="00615950"/>
    <w:rsid w:val="006163C8"/>
    <w:rsid w:val="006164B7"/>
    <w:rsid w:val="006167D1"/>
    <w:rsid w:val="00616DB6"/>
    <w:rsid w:val="0061714C"/>
    <w:rsid w:val="00617158"/>
    <w:rsid w:val="00617D71"/>
    <w:rsid w:val="00617EC8"/>
    <w:rsid w:val="00620118"/>
    <w:rsid w:val="006203F1"/>
    <w:rsid w:val="00620611"/>
    <w:rsid w:val="00620C29"/>
    <w:rsid w:val="00620E21"/>
    <w:rsid w:val="00621243"/>
    <w:rsid w:val="0062126A"/>
    <w:rsid w:val="006217FC"/>
    <w:rsid w:val="00621BA9"/>
    <w:rsid w:val="00622B10"/>
    <w:rsid w:val="00622D2C"/>
    <w:rsid w:val="0062369D"/>
    <w:rsid w:val="006236B1"/>
    <w:rsid w:val="00623920"/>
    <w:rsid w:val="00623A07"/>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22D"/>
    <w:rsid w:val="00627D37"/>
    <w:rsid w:val="0063028C"/>
    <w:rsid w:val="0063081A"/>
    <w:rsid w:val="00630A24"/>
    <w:rsid w:val="00631F33"/>
    <w:rsid w:val="00632836"/>
    <w:rsid w:val="00632C28"/>
    <w:rsid w:val="00632CBA"/>
    <w:rsid w:val="00633157"/>
    <w:rsid w:val="0063347A"/>
    <w:rsid w:val="00634857"/>
    <w:rsid w:val="00634A38"/>
    <w:rsid w:val="00634AE4"/>
    <w:rsid w:val="00634B56"/>
    <w:rsid w:val="00634BD9"/>
    <w:rsid w:val="00634BF0"/>
    <w:rsid w:val="00634F65"/>
    <w:rsid w:val="0063504B"/>
    <w:rsid w:val="006350DC"/>
    <w:rsid w:val="00635556"/>
    <w:rsid w:val="0063574B"/>
    <w:rsid w:val="00635C80"/>
    <w:rsid w:val="00635FAA"/>
    <w:rsid w:val="00635FB0"/>
    <w:rsid w:val="0063625E"/>
    <w:rsid w:val="00636718"/>
    <w:rsid w:val="00636B20"/>
    <w:rsid w:val="00636C34"/>
    <w:rsid w:val="0063700A"/>
    <w:rsid w:val="00637402"/>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2C4A"/>
    <w:rsid w:val="00643508"/>
    <w:rsid w:val="0064362B"/>
    <w:rsid w:val="00643A63"/>
    <w:rsid w:val="00643BE0"/>
    <w:rsid w:val="00643C98"/>
    <w:rsid w:val="006443ED"/>
    <w:rsid w:val="0064463D"/>
    <w:rsid w:val="00644761"/>
    <w:rsid w:val="00644C4D"/>
    <w:rsid w:val="0064557B"/>
    <w:rsid w:val="0064636B"/>
    <w:rsid w:val="006464A8"/>
    <w:rsid w:val="006464C8"/>
    <w:rsid w:val="00646BC4"/>
    <w:rsid w:val="006471FD"/>
    <w:rsid w:val="00647A46"/>
    <w:rsid w:val="00647CA1"/>
    <w:rsid w:val="006509B1"/>
    <w:rsid w:val="006509D4"/>
    <w:rsid w:val="00650A29"/>
    <w:rsid w:val="00650CCE"/>
    <w:rsid w:val="00650F73"/>
    <w:rsid w:val="0065134B"/>
    <w:rsid w:val="006513E5"/>
    <w:rsid w:val="0065143B"/>
    <w:rsid w:val="0065193B"/>
    <w:rsid w:val="006519CD"/>
    <w:rsid w:val="00652C05"/>
    <w:rsid w:val="00652F32"/>
    <w:rsid w:val="00652F79"/>
    <w:rsid w:val="006532CF"/>
    <w:rsid w:val="00653BE5"/>
    <w:rsid w:val="0065409E"/>
    <w:rsid w:val="006542F6"/>
    <w:rsid w:val="006548A9"/>
    <w:rsid w:val="0065522F"/>
    <w:rsid w:val="0065552B"/>
    <w:rsid w:val="0065568A"/>
    <w:rsid w:val="00655C05"/>
    <w:rsid w:val="006563F3"/>
    <w:rsid w:val="006564B3"/>
    <w:rsid w:val="006574B9"/>
    <w:rsid w:val="00657A14"/>
    <w:rsid w:val="00657A7C"/>
    <w:rsid w:val="006602DE"/>
    <w:rsid w:val="006609DD"/>
    <w:rsid w:val="00660C2A"/>
    <w:rsid w:val="00660EF8"/>
    <w:rsid w:val="006613D3"/>
    <w:rsid w:val="006614A9"/>
    <w:rsid w:val="00661520"/>
    <w:rsid w:val="00661A5E"/>
    <w:rsid w:val="006621AD"/>
    <w:rsid w:val="006626CC"/>
    <w:rsid w:val="0066299C"/>
    <w:rsid w:val="00662BFB"/>
    <w:rsid w:val="00663835"/>
    <w:rsid w:val="006639A2"/>
    <w:rsid w:val="00663A81"/>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4D3"/>
    <w:rsid w:val="00666BBC"/>
    <w:rsid w:val="0066736A"/>
    <w:rsid w:val="006676FB"/>
    <w:rsid w:val="00667C57"/>
    <w:rsid w:val="00667F9C"/>
    <w:rsid w:val="00670033"/>
    <w:rsid w:val="0067009C"/>
    <w:rsid w:val="006705DF"/>
    <w:rsid w:val="00670678"/>
    <w:rsid w:val="00670C68"/>
    <w:rsid w:val="006710A0"/>
    <w:rsid w:val="00671413"/>
    <w:rsid w:val="0067143A"/>
    <w:rsid w:val="00671C13"/>
    <w:rsid w:val="00671C49"/>
    <w:rsid w:val="00671F77"/>
    <w:rsid w:val="00672532"/>
    <w:rsid w:val="006726AC"/>
    <w:rsid w:val="0067270E"/>
    <w:rsid w:val="00672978"/>
    <w:rsid w:val="00672DCF"/>
    <w:rsid w:val="00672F50"/>
    <w:rsid w:val="0067341A"/>
    <w:rsid w:val="00673479"/>
    <w:rsid w:val="006739BE"/>
    <w:rsid w:val="00674297"/>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FE9"/>
    <w:rsid w:val="00680088"/>
    <w:rsid w:val="006800A5"/>
    <w:rsid w:val="00680434"/>
    <w:rsid w:val="0068047E"/>
    <w:rsid w:val="00680D01"/>
    <w:rsid w:val="00681AD7"/>
    <w:rsid w:val="00682062"/>
    <w:rsid w:val="00682396"/>
    <w:rsid w:val="00682E27"/>
    <w:rsid w:val="00682EEA"/>
    <w:rsid w:val="006834F7"/>
    <w:rsid w:val="00683710"/>
    <w:rsid w:val="006837B5"/>
    <w:rsid w:val="00683930"/>
    <w:rsid w:val="00683AE3"/>
    <w:rsid w:val="00683B81"/>
    <w:rsid w:val="00683BD8"/>
    <w:rsid w:val="00683E49"/>
    <w:rsid w:val="00683F3E"/>
    <w:rsid w:val="006843B4"/>
    <w:rsid w:val="0068473D"/>
    <w:rsid w:val="00685606"/>
    <w:rsid w:val="006858D0"/>
    <w:rsid w:val="006858FD"/>
    <w:rsid w:val="0068613E"/>
    <w:rsid w:val="006861DA"/>
    <w:rsid w:val="00686864"/>
    <w:rsid w:val="00687A09"/>
    <w:rsid w:val="006905BB"/>
    <w:rsid w:val="00690883"/>
    <w:rsid w:val="0069097F"/>
    <w:rsid w:val="00690C2B"/>
    <w:rsid w:val="00690F0E"/>
    <w:rsid w:val="0069123E"/>
    <w:rsid w:val="006912B6"/>
    <w:rsid w:val="00691511"/>
    <w:rsid w:val="00691BA6"/>
    <w:rsid w:val="00691C34"/>
    <w:rsid w:val="0069218F"/>
    <w:rsid w:val="00692682"/>
    <w:rsid w:val="006927A8"/>
    <w:rsid w:val="006928FB"/>
    <w:rsid w:val="00692B4B"/>
    <w:rsid w:val="00692C36"/>
    <w:rsid w:val="00692DA9"/>
    <w:rsid w:val="00693C74"/>
    <w:rsid w:val="00693CBC"/>
    <w:rsid w:val="006943FA"/>
    <w:rsid w:val="006948EA"/>
    <w:rsid w:val="00694F76"/>
    <w:rsid w:val="00695426"/>
    <w:rsid w:val="00695A48"/>
    <w:rsid w:val="00696110"/>
    <w:rsid w:val="006963D6"/>
    <w:rsid w:val="006963F5"/>
    <w:rsid w:val="00696717"/>
    <w:rsid w:val="00696A62"/>
    <w:rsid w:val="006971F8"/>
    <w:rsid w:val="006974A0"/>
    <w:rsid w:val="0069760E"/>
    <w:rsid w:val="00697B41"/>
    <w:rsid w:val="006A00CA"/>
    <w:rsid w:val="006A16D2"/>
    <w:rsid w:val="006A261D"/>
    <w:rsid w:val="006A2A53"/>
    <w:rsid w:val="006A3B74"/>
    <w:rsid w:val="006A3BF3"/>
    <w:rsid w:val="006A3FD2"/>
    <w:rsid w:val="006A4D02"/>
    <w:rsid w:val="006A5033"/>
    <w:rsid w:val="006A561F"/>
    <w:rsid w:val="006A5824"/>
    <w:rsid w:val="006A5850"/>
    <w:rsid w:val="006A5ADC"/>
    <w:rsid w:val="006A6245"/>
    <w:rsid w:val="006A640A"/>
    <w:rsid w:val="006A667E"/>
    <w:rsid w:val="006A72C9"/>
    <w:rsid w:val="006A7436"/>
    <w:rsid w:val="006A77E9"/>
    <w:rsid w:val="006A782F"/>
    <w:rsid w:val="006A7BA6"/>
    <w:rsid w:val="006B0585"/>
    <w:rsid w:val="006B0717"/>
    <w:rsid w:val="006B0737"/>
    <w:rsid w:val="006B0B2B"/>
    <w:rsid w:val="006B11A5"/>
    <w:rsid w:val="006B13B3"/>
    <w:rsid w:val="006B1571"/>
    <w:rsid w:val="006B1CBA"/>
    <w:rsid w:val="006B1D2B"/>
    <w:rsid w:val="006B2942"/>
    <w:rsid w:val="006B2993"/>
    <w:rsid w:val="006B2DBE"/>
    <w:rsid w:val="006B392F"/>
    <w:rsid w:val="006B3E73"/>
    <w:rsid w:val="006B42EE"/>
    <w:rsid w:val="006B458E"/>
    <w:rsid w:val="006B476A"/>
    <w:rsid w:val="006B48FF"/>
    <w:rsid w:val="006B4C70"/>
    <w:rsid w:val="006B4D07"/>
    <w:rsid w:val="006B54D2"/>
    <w:rsid w:val="006B55AD"/>
    <w:rsid w:val="006B5BFA"/>
    <w:rsid w:val="006B6104"/>
    <w:rsid w:val="006B6528"/>
    <w:rsid w:val="006B6763"/>
    <w:rsid w:val="006B6F19"/>
    <w:rsid w:val="006B75EB"/>
    <w:rsid w:val="006C00B4"/>
    <w:rsid w:val="006C037B"/>
    <w:rsid w:val="006C0385"/>
    <w:rsid w:val="006C039F"/>
    <w:rsid w:val="006C0AA9"/>
    <w:rsid w:val="006C12EE"/>
    <w:rsid w:val="006C188A"/>
    <w:rsid w:val="006C1DDE"/>
    <w:rsid w:val="006C2990"/>
    <w:rsid w:val="006C2C5A"/>
    <w:rsid w:val="006C360E"/>
    <w:rsid w:val="006C3761"/>
    <w:rsid w:val="006C3A4F"/>
    <w:rsid w:val="006C3BBB"/>
    <w:rsid w:val="006C3EE1"/>
    <w:rsid w:val="006C4145"/>
    <w:rsid w:val="006C47AE"/>
    <w:rsid w:val="006C4F39"/>
    <w:rsid w:val="006C53CE"/>
    <w:rsid w:val="006C54B3"/>
    <w:rsid w:val="006C5762"/>
    <w:rsid w:val="006C5B7B"/>
    <w:rsid w:val="006C5DEC"/>
    <w:rsid w:val="006C624D"/>
    <w:rsid w:val="006C6369"/>
    <w:rsid w:val="006C6E66"/>
    <w:rsid w:val="006C6F50"/>
    <w:rsid w:val="006C6FC7"/>
    <w:rsid w:val="006C70A4"/>
    <w:rsid w:val="006C7C53"/>
    <w:rsid w:val="006D02B9"/>
    <w:rsid w:val="006D0832"/>
    <w:rsid w:val="006D14BA"/>
    <w:rsid w:val="006D1679"/>
    <w:rsid w:val="006D1845"/>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5C1"/>
    <w:rsid w:val="006D668F"/>
    <w:rsid w:val="006D6E96"/>
    <w:rsid w:val="006D6F6A"/>
    <w:rsid w:val="006D7C6C"/>
    <w:rsid w:val="006D7C76"/>
    <w:rsid w:val="006D7EFD"/>
    <w:rsid w:val="006E016F"/>
    <w:rsid w:val="006E0571"/>
    <w:rsid w:val="006E0BCE"/>
    <w:rsid w:val="006E0FA5"/>
    <w:rsid w:val="006E1FB9"/>
    <w:rsid w:val="006E2066"/>
    <w:rsid w:val="006E25CE"/>
    <w:rsid w:val="006E2C97"/>
    <w:rsid w:val="006E348C"/>
    <w:rsid w:val="006E3559"/>
    <w:rsid w:val="006E3E8E"/>
    <w:rsid w:val="006E409D"/>
    <w:rsid w:val="006E42E7"/>
    <w:rsid w:val="006E44BE"/>
    <w:rsid w:val="006E484B"/>
    <w:rsid w:val="006E4F2A"/>
    <w:rsid w:val="006E50F8"/>
    <w:rsid w:val="006E5223"/>
    <w:rsid w:val="006E5D1C"/>
    <w:rsid w:val="006E5DA3"/>
    <w:rsid w:val="006E5F4A"/>
    <w:rsid w:val="006E61C2"/>
    <w:rsid w:val="006E6737"/>
    <w:rsid w:val="006E6B02"/>
    <w:rsid w:val="006E6B6C"/>
    <w:rsid w:val="006E6E6A"/>
    <w:rsid w:val="006E70B5"/>
    <w:rsid w:val="006E7926"/>
    <w:rsid w:val="006E7965"/>
    <w:rsid w:val="006F055E"/>
    <w:rsid w:val="006F05E1"/>
    <w:rsid w:val="006F2027"/>
    <w:rsid w:val="006F2210"/>
    <w:rsid w:val="006F23C4"/>
    <w:rsid w:val="006F2532"/>
    <w:rsid w:val="006F2AFB"/>
    <w:rsid w:val="006F30E0"/>
    <w:rsid w:val="006F3454"/>
    <w:rsid w:val="006F4051"/>
    <w:rsid w:val="006F4433"/>
    <w:rsid w:val="006F4634"/>
    <w:rsid w:val="006F4E3C"/>
    <w:rsid w:val="006F4E76"/>
    <w:rsid w:val="006F6D62"/>
    <w:rsid w:val="006F781C"/>
    <w:rsid w:val="006F79ED"/>
    <w:rsid w:val="007003BF"/>
    <w:rsid w:val="00700539"/>
    <w:rsid w:val="007007C1"/>
    <w:rsid w:val="00700D94"/>
    <w:rsid w:val="00703450"/>
    <w:rsid w:val="007037A6"/>
    <w:rsid w:val="00703867"/>
    <w:rsid w:val="00703CCC"/>
    <w:rsid w:val="00703D61"/>
    <w:rsid w:val="00703E58"/>
    <w:rsid w:val="00704C87"/>
    <w:rsid w:val="00704EE7"/>
    <w:rsid w:val="00705037"/>
    <w:rsid w:val="007058E2"/>
    <w:rsid w:val="00705B1A"/>
    <w:rsid w:val="00705D2E"/>
    <w:rsid w:val="00706009"/>
    <w:rsid w:val="00706661"/>
    <w:rsid w:val="007072E5"/>
    <w:rsid w:val="00707C39"/>
    <w:rsid w:val="00707C8A"/>
    <w:rsid w:val="00710129"/>
    <w:rsid w:val="007109F8"/>
    <w:rsid w:val="00710ACB"/>
    <w:rsid w:val="00711B24"/>
    <w:rsid w:val="00711B91"/>
    <w:rsid w:val="007123F6"/>
    <w:rsid w:val="0071283D"/>
    <w:rsid w:val="00712D93"/>
    <w:rsid w:val="0071307E"/>
    <w:rsid w:val="0071382D"/>
    <w:rsid w:val="007138F6"/>
    <w:rsid w:val="007143E6"/>
    <w:rsid w:val="00714460"/>
    <w:rsid w:val="007148E0"/>
    <w:rsid w:val="00714DD2"/>
    <w:rsid w:val="00715511"/>
    <w:rsid w:val="00715DA4"/>
    <w:rsid w:val="00716011"/>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13D"/>
    <w:rsid w:val="00722690"/>
    <w:rsid w:val="00722C00"/>
    <w:rsid w:val="007234DA"/>
    <w:rsid w:val="00724138"/>
    <w:rsid w:val="007241FE"/>
    <w:rsid w:val="0072428C"/>
    <w:rsid w:val="00724321"/>
    <w:rsid w:val="007246FA"/>
    <w:rsid w:val="00724965"/>
    <w:rsid w:val="00724A21"/>
    <w:rsid w:val="00724CEB"/>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5D7"/>
    <w:rsid w:val="00732AA9"/>
    <w:rsid w:val="00732F95"/>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5EE"/>
    <w:rsid w:val="0074048B"/>
    <w:rsid w:val="00740542"/>
    <w:rsid w:val="0074094F"/>
    <w:rsid w:val="00740B54"/>
    <w:rsid w:val="00740CF0"/>
    <w:rsid w:val="00740FE2"/>
    <w:rsid w:val="007413A0"/>
    <w:rsid w:val="007415C4"/>
    <w:rsid w:val="007417E6"/>
    <w:rsid w:val="00741883"/>
    <w:rsid w:val="00741A37"/>
    <w:rsid w:val="007421DA"/>
    <w:rsid w:val="00742222"/>
    <w:rsid w:val="00742542"/>
    <w:rsid w:val="007425C3"/>
    <w:rsid w:val="00742A4B"/>
    <w:rsid w:val="00743D97"/>
    <w:rsid w:val="00744569"/>
    <w:rsid w:val="007445DA"/>
    <w:rsid w:val="00744862"/>
    <w:rsid w:val="00744924"/>
    <w:rsid w:val="00744B4B"/>
    <w:rsid w:val="00744D3E"/>
    <w:rsid w:val="0074509C"/>
    <w:rsid w:val="007452C4"/>
    <w:rsid w:val="007452FD"/>
    <w:rsid w:val="007454D1"/>
    <w:rsid w:val="007456D5"/>
    <w:rsid w:val="007457CC"/>
    <w:rsid w:val="007458EF"/>
    <w:rsid w:val="00746ABB"/>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390D"/>
    <w:rsid w:val="007541DC"/>
    <w:rsid w:val="007547FF"/>
    <w:rsid w:val="00755649"/>
    <w:rsid w:val="00755716"/>
    <w:rsid w:val="00755902"/>
    <w:rsid w:val="007567D3"/>
    <w:rsid w:val="00756D00"/>
    <w:rsid w:val="00757446"/>
    <w:rsid w:val="0075759C"/>
    <w:rsid w:val="00757F7B"/>
    <w:rsid w:val="007600C1"/>
    <w:rsid w:val="0076011B"/>
    <w:rsid w:val="00760266"/>
    <w:rsid w:val="007604D5"/>
    <w:rsid w:val="00760848"/>
    <w:rsid w:val="00760F5D"/>
    <w:rsid w:val="00761037"/>
    <w:rsid w:val="00761084"/>
    <w:rsid w:val="007610F3"/>
    <w:rsid w:val="007613DD"/>
    <w:rsid w:val="00761451"/>
    <w:rsid w:val="007614C9"/>
    <w:rsid w:val="0076152A"/>
    <w:rsid w:val="00761B0E"/>
    <w:rsid w:val="00761F4B"/>
    <w:rsid w:val="00761FA4"/>
    <w:rsid w:val="007629A2"/>
    <w:rsid w:val="007636B8"/>
    <w:rsid w:val="0076371B"/>
    <w:rsid w:val="00763CC6"/>
    <w:rsid w:val="0076423F"/>
    <w:rsid w:val="00764ED4"/>
    <w:rsid w:val="00764F9C"/>
    <w:rsid w:val="00765B82"/>
    <w:rsid w:val="00765D51"/>
    <w:rsid w:val="00765DFF"/>
    <w:rsid w:val="007664A1"/>
    <w:rsid w:val="00766A2B"/>
    <w:rsid w:val="007671E0"/>
    <w:rsid w:val="00767252"/>
    <w:rsid w:val="007678C0"/>
    <w:rsid w:val="00770070"/>
    <w:rsid w:val="00770F7C"/>
    <w:rsid w:val="00771AEC"/>
    <w:rsid w:val="00771E06"/>
    <w:rsid w:val="00771EEF"/>
    <w:rsid w:val="00772253"/>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20C"/>
    <w:rsid w:val="00782B01"/>
    <w:rsid w:val="0078328A"/>
    <w:rsid w:val="0078349E"/>
    <w:rsid w:val="00783B42"/>
    <w:rsid w:val="00783C90"/>
    <w:rsid w:val="007848A5"/>
    <w:rsid w:val="007848AD"/>
    <w:rsid w:val="00784EFA"/>
    <w:rsid w:val="007851DB"/>
    <w:rsid w:val="00785315"/>
    <w:rsid w:val="00785415"/>
    <w:rsid w:val="00786231"/>
    <w:rsid w:val="0078706D"/>
    <w:rsid w:val="007873D0"/>
    <w:rsid w:val="0078777D"/>
    <w:rsid w:val="00790174"/>
    <w:rsid w:val="00790501"/>
    <w:rsid w:val="007905CB"/>
    <w:rsid w:val="00790B18"/>
    <w:rsid w:val="00790BDF"/>
    <w:rsid w:val="007915EE"/>
    <w:rsid w:val="007917D3"/>
    <w:rsid w:val="00791DFA"/>
    <w:rsid w:val="00791E75"/>
    <w:rsid w:val="00792686"/>
    <w:rsid w:val="007926BB"/>
    <w:rsid w:val="00792E35"/>
    <w:rsid w:val="00792FC8"/>
    <w:rsid w:val="00793118"/>
    <w:rsid w:val="007934F6"/>
    <w:rsid w:val="00793B0C"/>
    <w:rsid w:val="007948AD"/>
    <w:rsid w:val="00794CDA"/>
    <w:rsid w:val="00794E9B"/>
    <w:rsid w:val="00794F2E"/>
    <w:rsid w:val="00794FAF"/>
    <w:rsid w:val="00795A1F"/>
    <w:rsid w:val="00795D16"/>
    <w:rsid w:val="00795D98"/>
    <w:rsid w:val="00795FC8"/>
    <w:rsid w:val="00795FF1"/>
    <w:rsid w:val="00796479"/>
    <w:rsid w:val="007964BD"/>
    <w:rsid w:val="00796967"/>
    <w:rsid w:val="00796D2A"/>
    <w:rsid w:val="00796FFC"/>
    <w:rsid w:val="007970D4"/>
    <w:rsid w:val="0079756E"/>
    <w:rsid w:val="007975A9"/>
    <w:rsid w:val="00797A1F"/>
    <w:rsid w:val="00797D1C"/>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40E"/>
    <w:rsid w:val="007A44AE"/>
    <w:rsid w:val="007A47C5"/>
    <w:rsid w:val="007A48A4"/>
    <w:rsid w:val="007A5105"/>
    <w:rsid w:val="007A51A3"/>
    <w:rsid w:val="007A55A4"/>
    <w:rsid w:val="007A5908"/>
    <w:rsid w:val="007A6061"/>
    <w:rsid w:val="007A61BC"/>
    <w:rsid w:val="007A73C2"/>
    <w:rsid w:val="007A751C"/>
    <w:rsid w:val="007A7AF9"/>
    <w:rsid w:val="007A7E93"/>
    <w:rsid w:val="007B0FEF"/>
    <w:rsid w:val="007B11E6"/>
    <w:rsid w:val="007B1296"/>
    <w:rsid w:val="007B1559"/>
    <w:rsid w:val="007B18B4"/>
    <w:rsid w:val="007B20A7"/>
    <w:rsid w:val="007B2908"/>
    <w:rsid w:val="007B2972"/>
    <w:rsid w:val="007B2B2C"/>
    <w:rsid w:val="007B3553"/>
    <w:rsid w:val="007B3C15"/>
    <w:rsid w:val="007B3F45"/>
    <w:rsid w:val="007B4067"/>
    <w:rsid w:val="007B4109"/>
    <w:rsid w:val="007B43EC"/>
    <w:rsid w:val="007B460D"/>
    <w:rsid w:val="007B4613"/>
    <w:rsid w:val="007B4924"/>
    <w:rsid w:val="007B4F35"/>
    <w:rsid w:val="007B4F6C"/>
    <w:rsid w:val="007B543C"/>
    <w:rsid w:val="007B54BF"/>
    <w:rsid w:val="007B5534"/>
    <w:rsid w:val="007B56E7"/>
    <w:rsid w:val="007B5775"/>
    <w:rsid w:val="007B5A08"/>
    <w:rsid w:val="007B5A89"/>
    <w:rsid w:val="007B6121"/>
    <w:rsid w:val="007B62F5"/>
    <w:rsid w:val="007B69A5"/>
    <w:rsid w:val="007B6FF1"/>
    <w:rsid w:val="007B727E"/>
    <w:rsid w:val="007B7346"/>
    <w:rsid w:val="007B736B"/>
    <w:rsid w:val="007B7817"/>
    <w:rsid w:val="007B785B"/>
    <w:rsid w:val="007B7A28"/>
    <w:rsid w:val="007B7F77"/>
    <w:rsid w:val="007C0049"/>
    <w:rsid w:val="007C02C8"/>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1D8D"/>
    <w:rsid w:val="007D206E"/>
    <w:rsid w:val="007D321C"/>
    <w:rsid w:val="007D3337"/>
    <w:rsid w:val="007D3CF3"/>
    <w:rsid w:val="007D4098"/>
    <w:rsid w:val="007D4434"/>
    <w:rsid w:val="007D4719"/>
    <w:rsid w:val="007D4B81"/>
    <w:rsid w:val="007D5123"/>
    <w:rsid w:val="007D53CC"/>
    <w:rsid w:val="007D567F"/>
    <w:rsid w:val="007D5713"/>
    <w:rsid w:val="007D6540"/>
    <w:rsid w:val="007D6543"/>
    <w:rsid w:val="007D6BCC"/>
    <w:rsid w:val="007D6C1F"/>
    <w:rsid w:val="007D757B"/>
    <w:rsid w:val="007D76FA"/>
    <w:rsid w:val="007D78A8"/>
    <w:rsid w:val="007E031E"/>
    <w:rsid w:val="007E0F52"/>
    <w:rsid w:val="007E16F7"/>
    <w:rsid w:val="007E1E10"/>
    <w:rsid w:val="007E2BDF"/>
    <w:rsid w:val="007E2DFD"/>
    <w:rsid w:val="007E301A"/>
    <w:rsid w:val="007E30AB"/>
    <w:rsid w:val="007E30CB"/>
    <w:rsid w:val="007E3149"/>
    <w:rsid w:val="007E36FE"/>
    <w:rsid w:val="007E3734"/>
    <w:rsid w:val="007E3ADE"/>
    <w:rsid w:val="007E3ECD"/>
    <w:rsid w:val="007E4946"/>
    <w:rsid w:val="007E4A00"/>
    <w:rsid w:val="007E4A4A"/>
    <w:rsid w:val="007E4B54"/>
    <w:rsid w:val="007E4C86"/>
    <w:rsid w:val="007E5079"/>
    <w:rsid w:val="007E52E4"/>
    <w:rsid w:val="007E58DD"/>
    <w:rsid w:val="007E5AB4"/>
    <w:rsid w:val="007E7000"/>
    <w:rsid w:val="007E73B8"/>
    <w:rsid w:val="007E7857"/>
    <w:rsid w:val="007F008B"/>
    <w:rsid w:val="007F032C"/>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247"/>
    <w:rsid w:val="0080066A"/>
    <w:rsid w:val="0080073C"/>
    <w:rsid w:val="00800AD4"/>
    <w:rsid w:val="00800B9C"/>
    <w:rsid w:val="0080128E"/>
    <w:rsid w:val="00802784"/>
    <w:rsid w:val="00802B4E"/>
    <w:rsid w:val="00802C99"/>
    <w:rsid w:val="00802E6B"/>
    <w:rsid w:val="0080306E"/>
    <w:rsid w:val="008033D4"/>
    <w:rsid w:val="0080376B"/>
    <w:rsid w:val="00803953"/>
    <w:rsid w:val="00803E1D"/>
    <w:rsid w:val="00803F71"/>
    <w:rsid w:val="008042F5"/>
    <w:rsid w:val="0080470A"/>
    <w:rsid w:val="008047DB"/>
    <w:rsid w:val="00804F00"/>
    <w:rsid w:val="0080613C"/>
    <w:rsid w:val="0080622A"/>
    <w:rsid w:val="00807224"/>
    <w:rsid w:val="00807FEC"/>
    <w:rsid w:val="00810111"/>
    <w:rsid w:val="0081028F"/>
    <w:rsid w:val="0081111D"/>
    <w:rsid w:val="00811824"/>
    <w:rsid w:val="00811C2E"/>
    <w:rsid w:val="00811CE8"/>
    <w:rsid w:val="00811FA9"/>
    <w:rsid w:val="00812091"/>
    <w:rsid w:val="008127A5"/>
    <w:rsid w:val="0081295A"/>
    <w:rsid w:val="00812A2D"/>
    <w:rsid w:val="00812C71"/>
    <w:rsid w:val="0081316F"/>
    <w:rsid w:val="00813365"/>
    <w:rsid w:val="00813C4D"/>
    <w:rsid w:val="00813C7F"/>
    <w:rsid w:val="008148C8"/>
    <w:rsid w:val="00815004"/>
    <w:rsid w:val="00815166"/>
    <w:rsid w:val="0081522E"/>
    <w:rsid w:val="00815974"/>
    <w:rsid w:val="00816176"/>
    <w:rsid w:val="00816261"/>
    <w:rsid w:val="008168A7"/>
    <w:rsid w:val="00816CCB"/>
    <w:rsid w:val="00816F3A"/>
    <w:rsid w:val="0081707A"/>
    <w:rsid w:val="00817383"/>
    <w:rsid w:val="008201C0"/>
    <w:rsid w:val="008207D7"/>
    <w:rsid w:val="00820936"/>
    <w:rsid w:val="00820B36"/>
    <w:rsid w:val="00820D15"/>
    <w:rsid w:val="008218D6"/>
    <w:rsid w:val="00821BE1"/>
    <w:rsid w:val="00822327"/>
    <w:rsid w:val="008228E2"/>
    <w:rsid w:val="00822AB7"/>
    <w:rsid w:val="00822B3D"/>
    <w:rsid w:val="00822F94"/>
    <w:rsid w:val="008235F0"/>
    <w:rsid w:val="00823ED2"/>
    <w:rsid w:val="0082425A"/>
    <w:rsid w:val="008249B8"/>
    <w:rsid w:val="00824F40"/>
    <w:rsid w:val="00825513"/>
    <w:rsid w:val="0082652F"/>
    <w:rsid w:val="00826D66"/>
    <w:rsid w:val="0082748C"/>
    <w:rsid w:val="008274D8"/>
    <w:rsid w:val="008275B5"/>
    <w:rsid w:val="0083097D"/>
    <w:rsid w:val="008319BD"/>
    <w:rsid w:val="00831DE2"/>
    <w:rsid w:val="00831F5C"/>
    <w:rsid w:val="0083214B"/>
    <w:rsid w:val="008324B7"/>
    <w:rsid w:val="008324E4"/>
    <w:rsid w:val="00832606"/>
    <w:rsid w:val="008326FE"/>
    <w:rsid w:val="008327C5"/>
    <w:rsid w:val="00832915"/>
    <w:rsid w:val="00832D9A"/>
    <w:rsid w:val="00833152"/>
    <w:rsid w:val="00833279"/>
    <w:rsid w:val="00833802"/>
    <w:rsid w:val="00833813"/>
    <w:rsid w:val="0083382A"/>
    <w:rsid w:val="00833A82"/>
    <w:rsid w:val="00834462"/>
    <w:rsid w:val="00834D3F"/>
    <w:rsid w:val="00834D57"/>
    <w:rsid w:val="008354C9"/>
    <w:rsid w:val="00835D54"/>
    <w:rsid w:val="00836304"/>
    <w:rsid w:val="00836A02"/>
    <w:rsid w:val="00836ED7"/>
    <w:rsid w:val="00836FA0"/>
    <w:rsid w:val="008378B6"/>
    <w:rsid w:val="00837E5C"/>
    <w:rsid w:val="008401F9"/>
    <w:rsid w:val="0084172C"/>
    <w:rsid w:val="00841930"/>
    <w:rsid w:val="00841EC0"/>
    <w:rsid w:val="00841F8B"/>
    <w:rsid w:val="008420FF"/>
    <w:rsid w:val="0084217D"/>
    <w:rsid w:val="00842269"/>
    <w:rsid w:val="00842731"/>
    <w:rsid w:val="00842CB9"/>
    <w:rsid w:val="00843400"/>
    <w:rsid w:val="008434D9"/>
    <w:rsid w:val="0084350E"/>
    <w:rsid w:val="00843C8F"/>
    <w:rsid w:val="008444D2"/>
    <w:rsid w:val="008447A1"/>
    <w:rsid w:val="00844903"/>
    <w:rsid w:val="00845249"/>
    <w:rsid w:val="00845639"/>
    <w:rsid w:val="00845EA2"/>
    <w:rsid w:val="008460BA"/>
    <w:rsid w:val="008463A3"/>
    <w:rsid w:val="008468EE"/>
    <w:rsid w:val="0084695A"/>
    <w:rsid w:val="008470B3"/>
    <w:rsid w:val="00847328"/>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430"/>
    <w:rsid w:val="00856F59"/>
    <w:rsid w:val="00857109"/>
    <w:rsid w:val="00857523"/>
    <w:rsid w:val="008575E5"/>
    <w:rsid w:val="00857926"/>
    <w:rsid w:val="008604B9"/>
    <w:rsid w:val="0086084C"/>
    <w:rsid w:val="00860E4F"/>
    <w:rsid w:val="008617C7"/>
    <w:rsid w:val="00861978"/>
    <w:rsid w:val="00861E7A"/>
    <w:rsid w:val="008627CC"/>
    <w:rsid w:val="00862959"/>
    <w:rsid w:val="0086296B"/>
    <w:rsid w:val="00863065"/>
    <w:rsid w:val="00863373"/>
    <w:rsid w:val="00863589"/>
    <w:rsid w:val="008636CA"/>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0B3E"/>
    <w:rsid w:val="0087113F"/>
    <w:rsid w:val="0087289A"/>
    <w:rsid w:val="00872CC7"/>
    <w:rsid w:val="00872D99"/>
    <w:rsid w:val="00873982"/>
    <w:rsid w:val="00873C8C"/>
    <w:rsid w:val="00873D4C"/>
    <w:rsid w:val="0087449D"/>
    <w:rsid w:val="008745EA"/>
    <w:rsid w:val="00874AB2"/>
    <w:rsid w:val="00874C84"/>
    <w:rsid w:val="008759DF"/>
    <w:rsid w:val="00875B9D"/>
    <w:rsid w:val="00875C03"/>
    <w:rsid w:val="00876137"/>
    <w:rsid w:val="00876601"/>
    <w:rsid w:val="008767E2"/>
    <w:rsid w:val="0087684C"/>
    <w:rsid w:val="00876972"/>
    <w:rsid w:val="008771AF"/>
    <w:rsid w:val="0087771A"/>
    <w:rsid w:val="008777FD"/>
    <w:rsid w:val="00877C94"/>
    <w:rsid w:val="008805E8"/>
    <w:rsid w:val="00880AAD"/>
    <w:rsid w:val="00880E18"/>
    <w:rsid w:val="00880E67"/>
    <w:rsid w:val="00880E77"/>
    <w:rsid w:val="008815EB"/>
    <w:rsid w:val="0088170B"/>
    <w:rsid w:val="00881A57"/>
    <w:rsid w:val="00882558"/>
    <w:rsid w:val="00882722"/>
    <w:rsid w:val="00882B6C"/>
    <w:rsid w:val="00882EEC"/>
    <w:rsid w:val="00882F5E"/>
    <w:rsid w:val="00883A6D"/>
    <w:rsid w:val="00883AA5"/>
    <w:rsid w:val="00883E8A"/>
    <w:rsid w:val="00883F2B"/>
    <w:rsid w:val="008845EF"/>
    <w:rsid w:val="00884857"/>
    <w:rsid w:val="00884DF8"/>
    <w:rsid w:val="00885695"/>
    <w:rsid w:val="008856D7"/>
    <w:rsid w:val="00885C00"/>
    <w:rsid w:val="008865F7"/>
    <w:rsid w:val="008867DC"/>
    <w:rsid w:val="00887049"/>
    <w:rsid w:val="008875E8"/>
    <w:rsid w:val="00887732"/>
    <w:rsid w:val="00887AC4"/>
    <w:rsid w:val="008904C2"/>
    <w:rsid w:val="0089074C"/>
    <w:rsid w:val="0089081D"/>
    <w:rsid w:val="0089098B"/>
    <w:rsid w:val="00890A06"/>
    <w:rsid w:val="00891094"/>
    <w:rsid w:val="00891654"/>
    <w:rsid w:val="0089177C"/>
    <w:rsid w:val="00891A24"/>
    <w:rsid w:val="00892803"/>
    <w:rsid w:val="0089299A"/>
    <w:rsid w:val="00892D6A"/>
    <w:rsid w:val="008930A0"/>
    <w:rsid w:val="00893601"/>
    <w:rsid w:val="00893901"/>
    <w:rsid w:val="00893A7E"/>
    <w:rsid w:val="00894979"/>
    <w:rsid w:val="00894B59"/>
    <w:rsid w:val="008955DA"/>
    <w:rsid w:val="00895BF4"/>
    <w:rsid w:val="00895CC3"/>
    <w:rsid w:val="00895DE8"/>
    <w:rsid w:val="00896E63"/>
    <w:rsid w:val="008971C3"/>
    <w:rsid w:val="00897274"/>
    <w:rsid w:val="008978AE"/>
    <w:rsid w:val="008A064D"/>
    <w:rsid w:val="008A07D0"/>
    <w:rsid w:val="008A0974"/>
    <w:rsid w:val="008A0B72"/>
    <w:rsid w:val="008A1028"/>
    <w:rsid w:val="008A14F0"/>
    <w:rsid w:val="008A1516"/>
    <w:rsid w:val="008A1A41"/>
    <w:rsid w:val="008A1BB7"/>
    <w:rsid w:val="008A1C2D"/>
    <w:rsid w:val="008A277A"/>
    <w:rsid w:val="008A27F6"/>
    <w:rsid w:val="008A2918"/>
    <w:rsid w:val="008A2A6C"/>
    <w:rsid w:val="008A2ED6"/>
    <w:rsid w:val="008A3412"/>
    <w:rsid w:val="008A3D7E"/>
    <w:rsid w:val="008A3D80"/>
    <w:rsid w:val="008A3E45"/>
    <w:rsid w:val="008A4A1A"/>
    <w:rsid w:val="008A4CCD"/>
    <w:rsid w:val="008A4FA8"/>
    <w:rsid w:val="008A5024"/>
    <w:rsid w:val="008A5382"/>
    <w:rsid w:val="008A5601"/>
    <w:rsid w:val="008A5816"/>
    <w:rsid w:val="008A5EB5"/>
    <w:rsid w:val="008A6355"/>
    <w:rsid w:val="008A6A34"/>
    <w:rsid w:val="008A6F6D"/>
    <w:rsid w:val="008A71F1"/>
    <w:rsid w:val="008A750B"/>
    <w:rsid w:val="008A79E6"/>
    <w:rsid w:val="008A7DC2"/>
    <w:rsid w:val="008B004E"/>
    <w:rsid w:val="008B0487"/>
    <w:rsid w:val="008B04B7"/>
    <w:rsid w:val="008B0FC7"/>
    <w:rsid w:val="008B1003"/>
    <w:rsid w:val="008B1B35"/>
    <w:rsid w:val="008B1C6D"/>
    <w:rsid w:val="008B29D5"/>
    <w:rsid w:val="008B2CC7"/>
    <w:rsid w:val="008B2E77"/>
    <w:rsid w:val="008B3370"/>
    <w:rsid w:val="008B363D"/>
    <w:rsid w:val="008B3992"/>
    <w:rsid w:val="008B432B"/>
    <w:rsid w:val="008B44A7"/>
    <w:rsid w:val="008B479E"/>
    <w:rsid w:val="008B4B98"/>
    <w:rsid w:val="008B4F6A"/>
    <w:rsid w:val="008B5535"/>
    <w:rsid w:val="008B5579"/>
    <w:rsid w:val="008B57D7"/>
    <w:rsid w:val="008B5EDD"/>
    <w:rsid w:val="008B6355"/>
    <w:rsid w:val="008B67A2"/>
    <w:rsid w:val="008B68DE"/>
    <w:rsid w:val="008B6F8B"/>
    <w:rsid w:val="008B7191"/>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4DE6"/>
    <w:rsid w:val="008C5370"/>
    <w:rsid w:val="008C56D8"/>
    <w:rsid w:val="008C5777"/>
    <w:rsid w:val="008C5E07"/>
    <w:rsid w:val="008C6467"/>
    <w:rsid w:val="008C65DA"/>
    <w:rsid w:val="008C7320"/>
    <w:rsid w:val="008C7B77"/>
    <w:rsid w:val="008C7E71"/>
    <w:rsid w:val="008C7E85"/>
    <w:rsid w:val="008C7FE6"/>
    <w:rsid w:val="008D077B"/>
    <w:rsid w:val="008D0862"/>
    <w:rsid w:val="008D0C2C"/>
    <w:rsid w:val="008D12CE"/>
    <w:rsid w:val="008D1719"/>
    <w:rsid w:val="008D1D95"/>
    <w:rsid w:val="008D232B"/>
    <w:rsid w:val="008D2409"/>
    <w:rsid w:val="008D2B31"/>
    <w:rsid w:val="008D39E5"/>
    <w:rsid w:val="008D407B"/>
    <w:rsid w:val="008D4193"/>
    <w:rsid w:val="008D42E3"/>
    <w:rsid w:val="008D43EE"/>
    <w:rsid w:val="008D4B35"/>
    <w:rsid w:val="008D50F9"/>
    <w:rsid w:val="008D55F4"/>
    <w:rsid w:val="008D5759"/>
    <w:rsid w:val="008D5839"/>
    <w:rsid w:val="008D5920"/>
    <w:rsid w:val="008D5B46"/>
    <w:rsid w:val="008D5BF1"/>
    <w:rsid w:val="008D5C62"/>
    <w:rsid w:val="008D5D27"/>
    <w:rsid w:val="008D6443"/>
    <w:rsid w:val="008D647C"/>
    <w:rsid w:val="008D6ED9"/>
    <w:rsid w:val="008D73B7"/>
    <w:rsid w:val="008D75AD"/>
    <w:rsid w:val="008D79F6"/>
    <w:rsid w:val="008E06F7"/>
    <w:rsid w:val="008E0C48"/>
    <w:rsid w:val="008E12B3"/>
    <w:rsid w:val="008E155A"/>
    <w:rsid w:val="008E18AB"/>
    <w:rsid w:val="008E19F6"/>
    <w:rsid w:val="008E1A11"/>
    <w:rsid w:val="008E20DF"/>
    <w:rsid w:val="008E2389"/>
    <w:rsid w:val="008E2658"/>
    <w:rsid w:val="008E3760"/>
    <w:rsid w:val="008E37DB"/>
    <w:rsid w:val="008E3917"/>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298"/>
    <w:rsid w:val="008E66F1"/>
    <w:rsid w:val="008E699C"/>
    <w:rsid w:val="008E6BFF"/>
    <w:rsid w:val="008E75BD"/>
    <w:rsid w:val="008E79C8"/>
    <w:rsid w:val="008E7CF3"/>
    <w:rsid w:val="008F0AFE"/>
    <w:rsid w:val="008F127A"/>
    <w:rsid w:val="008F1639"/>
    <w:rsid w:val="008F165C"/>
    <w:rsid w:val="008F1C7B"/>
    <w:rsid w:val="008F2109"/>
    <w:rsid w:val="008F2496"/>
    <w:rsid w:val="008F30B9"/>
    <w:rsid w:val="008F31B4"/>
    <w:rsid w:val="008F3D00"/>
    <w:rsid w:val="008F49C8"/>
    <w:rsid w:val="008F4C86"/>
    <w:rsid w:val="008F5571"/>
    <w:rsid w:val="008F5962"/>
    <w:rsid w:val="008F59FD"/>
    <w:rsid w:val="008F5AEE"/>
    <w:rsid w:val="008F6095"/>
    <w:rsid w:val="008F6C9E"/>
    <w:rsid w:val="008F71F4"/>
    <w:rsid w:val="008F72FC"/>
    <w:rsid w:val="008F758E"/>
    <w:rsid w:val="008F7731"/>
    <w:rsid w:val="008F7D3F"/>
    <w:rsid w:val="00900221"/>
    <w:rsid w:val="009009B6"/>
    <w:rsid w:val="00900A23"/>
    <w:rsid w:val="00900A70"/>
    <w:rsid w:val="00900AA2"/>
    <w:rsid w:val="00900EF4"/>
    <w:rsid w:val="00901039"/>
    <w:rsid w:val="009015DC"/>
    <w:rsid w:val="00901B51"/>
    <w:rsid w:val="00902A32"/>
    <w:rsid w:val="00902ED4"/>
    <w:rsid w:val="00903A8E"/>
    <w:rsid w:val="00903BF0"/>
    <w:rsid w:val="00903D2A"/>
    <w:rsid w:val="00904080"/>
    <w:rsid w:val="009047A5"/>
    <w:rsid w:val="00904A4D"/>
    <w:rsid w:val="00904EC6"/>
    <w:rsid w:val="00905055"/>
    <w:rsid w:val="00905292"/>
    <w:rsid w:val="0090552F"/>
    <w:rsid w:val="00905E3C"/>
    <w:rsid w:val="0090610E"/>
    <w:rsid w:val="00906384"/>
    <w:rsid w:val="00906415"/>
    <w:rsid w:val="0090647B"/>
    <w:rsid w:val="00906A3E"/>
    <w:rsid w:val="00906C55"/>
    <w:rsid w:val="00906E60"/>
    <w:rsid w:val="00906EC8"/>
    <w:rsid w:val="00906F4A"/>
    <w:rsid w:val="0090706E"/>
    <w:rsid w:val="009077AA"/>
    <w:rsid w:val="00907A03"/>
    <w:rsid w:val="00907C9E"/>
    <w:rsid w:val="00907E36"/>
    <w:rsid w:val="00910742"/>
    <w:rsid w:val="00910A10"/>
    <w:rsid w:val="00910D73"/>
    <w:rsid w:val="00911061"/>
    <w:rsid w:val="00911890"/>
    <w:rsid w:val="009119BA"/>
    <w:rsid w:val="0091244C"/>
    <w:rsid w:val="00912694"/>
    <w:rsid w:val="0091291A"/>
    <w:rsid w:val="00912C67"/>
    <w:rsid w:val="00912E64"/>
    <w:rsid w:val="0091355C"/>
    <w:rsid w:val="00913FE8"/>
    <w:rsid w:val="00914566"/>
    <w:rsid w:val="00914AC0"/>
    <w:rsid w:val="00914BE2"/>
    <w:rsid w:val="00914BE8"/>
    <w:rsid w:val="00914C35"/>
    <w:rsid w:val="00914FFE"/>
    <w:rsid w:val="00915328"/>
    <w:rsid w:val="0091534A"/>
    <w:rsid w:val="0091575C"/>
    <w:rsid w:val="0091604B"/>
    <w:rsid w:val="009163E3"/>
    <w:rsid w:val="00917C91"/>
    <w:rsid w:val="00920BD2"/>
    <w:rsid w:val="00920D83"/>
    <w:rsid w:val="009218E2"/>
    <w:rsid w:val="009219BE"/>
    <w:rsid w:val="00921AC0"/>
    <w:rsid w:val="00921E4F"/>
    <w:rsid w:val="00922179"/>
    <w:rsid w:val="00922584"/>
    <w:rsid w:val="0092276C"/>
    <w:rsid w:val="00922F06"/>
    <w:rsid w:val="00923875"/>
    <w:rsid w:val="00924268"/>
    <w:rsid w:val="00924290"/>
    <w:rsid w:val="00924F9E"/>
    <w:rsid w:val="00925245"/>
    <w:rsid w:val="0092553E"/>
    <w:rsid w:val="009259DE"/>
    <w:rsid w:val="00925EA4"/>
    <w:rsid w:val="00925ED2"/>
    <w:rsid w:val="009262D5"/>
    <w:rsid w:val="00926543"/>
    <w:rsid w:val="00926A53"/>
    <w:rsid w:val="00926D63"/>
    <w:rsid w:val="009273B9"/>
    <w:rsid w:val="009279B1"/>
    <w:rsid w:val="00927DF5"/>
    <w:rsid w:val="009303F0"/>
    <w:rsid w:val="00930600"/>
    <w:rsid w:val="00931012"/>
    <w:rsid w:val="0093126C"/>
    <w:rsid w:val="009315D2"/>
    <w:rsid w:val="009316A1"/>
    <w:rsid w:val="00931A97"/>
    <w:rsid w:val="00931E5C"/>
    <w:rsid w:val="0093234C"/>
    <w:rsid w:val="009326A0"/>
    <w:rsid w:val="00932808"/>
    <w:rsid w:val="00932969"/>
    <w:rsid w:val="00932B26"/>
    <w:rsid w:val="00932B7B"/>
    <w:rsid w:val="009330ED"/>
    <w:rsid w:val="009330F2"/>
    <w:rsid w:val="00933432"/>
    <w:rsid w:val="009339EC"/>
    <w:rsid w:val="00933FD2"/>
    <w:rsid w:val="009344AA"/>
    <w:rsid w:val="00934635"/>
    <w:rsid w:val="00934C42"/>
    <w:rsid w:val="009354C5"/>
    <w:rsid w:val="00935590"/>
    <w:rsid w:val="009355AF"/>
    <w:rsid w:val="00936012"/>
    <w:rsid w:val="0093610F"/>
    <w:rsid w:val="00936122"/>
    <w:rsid w:val="0093616D"/>
    <w:rsid w:val="009363BD"/>
    <w:rsid w:val="009372F4"/>
    <w:rsid w:val="009377F7"/>
    <w:rsid w:val="00937D9E"/>
    <w:rsid w:val="009404EC"/>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3D0E"/>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5D"/>
    <w:rsid w:val="00963AC5"/>
    <w:rsid w:val="00963EE0"/>
    <w:rsid w:val="009645B4"/>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3F1"/>
    <w:rsid w:val="009734AD"/>
    <w:rsid w:val="00973823"/>
    <w:rsid w:val="0097389E"/>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94A"/>
    <w:rsid w:val="00982B35"/>
    <w:rsid w:val="00983022"/>
    <w:rsid w:val="00983043"/>
    <w:rsid w:val="009832FE"/>
    <w:rsid w:val="00983638"/>
    <w:rsid w:val="009837FB"/>
    <w:rsid w:val="00983B36"/>
    <w:rsid w:val="00984043"/>
    <w:rsid w:val="009842B7"/>
    <w:rsid w:val="00984BAA"/>
    <w:rsid w:val="00984F3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F81"/>
    <w:rsid w:val="009932F4"/>
    <w:rsid w:val="00993862"/>
    <w:rsid w:val="009942F5"/>
    <w:rsid w:val="009943F3"/>
    <w:rsid w:val="00994935"/>
    <w:rsid w:val="00994BBC"/>
    <w:rsid w:val="00994E64"/>
    <w:rsid w:val="00995021"/>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6E0"/>
    <w:rsid w:val="009A1880"/>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962"/>
    <w:rsid w:val="009B0BC1"/>
    <w:rsid w:val="009B0CA6"/>
    <w:rsid w:val="009B11B8"/>
    <w:rsid w:val="009B1264"/>
    <w:rsid w:val="009B1777"/>
    <w:rsid w:val="009B1FCB"/>
    <w:rsid w:val="009B2340"/>
    <w:rsid w:val="009B2468"/>
    <w:rsid w:val="009B263F"/>
    <w:rsid w:val="009B27F7"/>
    <w:rsid w:val="009B28C9"/>
    <w:rsid w:val="009B2956"/>
    <w:rsid w:val="009B2AC2"/>
    <w:rsid w:val="009B2C63"/>
    <w:rsid w:val="009B3284"/>
    <w:rsid w:val="009B37C1"/>
    <w:rsid w:val="009B3B0E"/>
    <w:rsid w:val="009B4344"/>
    <w:rsid w:val="009B4B03"/>
    <w:rsid w:val="009B500F"/>
    <w:rsid w:val="009B507E"/>
    <w:rsid w:val="009B61EB"/>
    <w:rsid w:val="009B6295"/>
    <w:rsid w:val="009B6485"/>
    <w:rsid w:val="009B6688"/>
    <w:rsid w:val="009B676F"/>
    <w:rsid w:val="009B6FD8"/>
    <w:rsid w:val="009B7330"/>
    <w:rsid w:val="009B734B"/>
    <w:rsid w:val="009B73BE"/>
    <w:rsid w:val="009B7A8E"/>
    <w:rsid w:val="009B7E65"/>
    <w:rsid w:val="009C002D"/>
    <w:rsid w:val="009C125C"/>
    <w:rsid w:val="009C1440"/>
    <w:rsid w:val="009C1523"/>
    <w:rsid w:val="009C1541"/>
    <w:rsid w:val="009C1723"/>
    <w:rsid w:val="009C1A63"/>
    <w:rsid w:val="009C1A77"/>
    <w:rsid w:val="009C1DE9"/>
    <w:rsid w:val="009C1E0C"/>
    <w:rsid w:val="009C2C2A"/>
    <w:rsid w:val="009C3178"/>
    <w:rsid w:val="009C38D0"/>
    <w:rsid w:val="009C3915"/>
    <w:rsid w:val="009C41D8"/>
    <w:rsid w:val="009C45A9"/>
    <w:rsid w:val="009C46DF"/>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907"/>
    <w:rsid w:val="009D0CDA"/>
    <w:rsid w:val="009D0D71"/>
    <w:rsid w:val="009D0DB7"/>
    <w:rsid w:val="009D1899"/>
    <w:rsid w:val="009D1912"/>
    <w:rsid w:val="009D1E8B"/>
    <w:rsid w:val="009D1EF2"/>
    <w:rsid w:val="009D1EF3"/>
    <w:rsid w:val="009D2166"/>
    <w:rsid w:val="009D3321"/>
    <w:rsid w:val="009D4DB9"/>
    <w:rsid w:val="009D4DBF"/>
    <w:rsid w:val="009D4F64"/>
    <w:rsid w:val="009D53F2"/>
    <w:rsid w:val="009D5694"/>
    <w:rsid w:val="009D6032"/>
    <w:rsid w:val="009D60A4"/>
    <w:rsid w:val="009D6319"/>
    <w:rsid w:val="009D63C8"/>
    <w:rsid w:val="009D6785"/>
    <w:rsid w:val="009D6834"/>
    <w:rsid w:val="009D69AD"/>
    <w:rsid w:val="009D6D7D"/>
    <w:rsid w:val="009D73F9"/>
    <w:rsid w:val="009D786A"/>
    <w:rsid w:val="009D7D50"/>
    <w:rsid w:val="009E049C"/>
    <w:rsid w:val="009E12CD"/>
    <w:rsid w:val="009E168C"/>
    <w:rsid w:val="009E1A00"/>
    <w:rsid w:val="009E1BA7"/>
    <w:rsid w:val="009E2526"/>
    <w:rsid w:val="009E26AB"/>
    <w:rsid w:val="009E2BD6"/>
    <w:rsid w:val="009E2DE8"/>
    <w:rsid w:val="009E366C"/>
    <w:rsid w:val="009E3C77"/>
    <w:rsid w:val="009E3F6C"/>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3358"/>
    <w:rsid w:val="009F3B2F"/>
    <w:rsid w:val="009F3B53"/>
    <w:rsid w:val="009F3E6B"/>
    <w:rsid w:val="009F468A"/>
    <w:rsid w:val="009F46AD"/>
    <w:rsid w:val="009F4AEC"/>
    <w:rsid w:val="009F5423"/>
    <w:rsid w:val="009F64FA"/>
    <w:rsid w:val="009F676A"/>
    <w:rsid w:val="009F6959"/>
    <w:rsid w:val="009F6D3C"/>
    <w:rsid w:val="009F6E3C"/>
    <w:rsid w:val="009F70B8"/>
    <w:rsid w:val="009F7360"/>
    <w:rsid w:val="009F761D"/>
    <w:rsid w:val="009F7BB7"/>
    <w:rsid w:val="00A0004D"/>
    <w:rsid w:val="00A0040B"/>
    <w:rsid w:val="00A00952"/>
    <w:rsid w:val="00A00CCA"/>
    <w:rsid w:val="00A01907"/>
    <w:rsid w:val="00A01B07"/>
    <w:rsid w:val="00A01D19"/>
    <w:rsid w:val="00A032D9"/>
    <w:rsid w:val="00A038F8"/>
    <w:rsid w:val="00A03ABE"/>
    <w:rsid w:val="00A04509"/>
    <w:rsid w:val="00A0499B"/>
    <w:rsid w:val="00A0501A"/>
    <w:rsid w:val="00A0632E"/>
    <w:rsid w:val="00A074C2"/>
    <w:rsid w:val="00A1002D"/>
    <w:rsid w:val="00A10741"/>
    <w:rsid w:val="00A10DB9"/>
    <w:rsid w:val="00A11621"/>
    <w:rsid w:val="00A1185A"/>
    <w:rsid w:val="00A11922"/>
    <w:rsid w:val="00A11F47"/>
    <w:rsid w:val="00A1229C"/>
    <w:rsid w:val="00A127AB"/>
    <w:rsid w:val="00A136A1"/>
    <w:rsid w:val="00A151E5"/>
    <w:rsid w:val="00A156AF"/>
    <w:rsid w:val="00A15DBA"/>
    <w:rsid w:val="00A15E4E"/>
    <w:rsid w:val="00A16017"/>
    <w:rsid w:val="00A16575"/>
    <w:rsid w:val="00A16746"/>
    <w:rsid w:val="00A16BB2"/>
    <w:rsid w:val="00A16CF5"/>
    <w:rsid w:val="00A17067"/>
    <w:rsid w:val="00A20000"/>
    <w:rsid w:val="00A20049"/>
    <w:rsid w:val="00A20162"/>
    <w:rsid w:val="00A204A9"/>
    <w:rsid w:val="00A20D4D"/>
    <w:rsid w:val="00A21013"/>
    <w:rsid w:val="00A21282"/>
    <w:rsid w:val="00A21B27"/>
    <w:rsid w:val="00A21EA5"/>
    <w:rsid w:val="00A21EFD"/>
    <w:rsid w:val="00A22284"/>
    <w:rsid w:val="00A22901"/>
    <w:rsid w:val="00A22C0A"/>
    <w:rsid w:val="00A22D90"/>
    <w:rsid w:val="00A22DA1"/>
    <w:rsid w:val="00A2356F"/>
    <w:rsid w:val="00A23709"/>
    <w:rsid w:val="00A23C85"/>
    <w:rsid w:val="00A23E29"/>
    <w:rsid w:val="00A23EB4"/>
    <w:rsid w:val="00A24197"/>
    <w:rsid w:val="00A24642"/>
    <w:rsid w:val="00A24947"/>
    <w:rsid w:val="00A24A46"/>
    <w:rsid w:val="00A2566D"/>
    <w:rsid w:val="00A25E8E"/>
    <w:rsid w:val="00A26072"/>
    <w:rsid w:val="00A261EB"/>
    <w:rsid w:val="00A267EA"/>
    <w:rsid w:val="00A26DE3"/>
    <w:rsid w:val="00A26E4F"/>
    <w:rsid w:val="00A271F4"/>
    <w:rsid w:val="00A30752"/>
    <w:rsid w:val="00A30897"/>
    <w:rsid w:val="00A30916"/>
    <w:rsid w:val="00A30BD0"/>
    <w:rsid w:val="00A31EB3"/>
    <w:rsid w:val="00A32BC5"/>
    <w:rsid w:val="00A32CAD"/>
    <w:rsid w:val="00A33C06"/>
    <w:rsid w:val="00A33E08"/>
    <w:rsid w:val="00A342B6"/>
    <w:rsid w:val="00A34AB8"/>
    <w:rsid w:val="00A34BC2"/>
    <w:rsid w:val="00A34E1B"/>
    <w:rsid w:val="00A34FDF"/>
    <w:rsid w:val="00A3562B"/>
    <w:rsid w:val="00A35713"/>
    <w:rsid w:val="00A3668B"/>
    <w:rsid w:val="00A36B21"/>
    <w:rsid w:val="00A36E64"/>
    <w:rsid w:val="00A3737E"/>
    <w:rsid w:val="00A37A6D"/>
    <w:rsid w:val="00A37EE3"/>
    <w:rsid w:val="00A4102F"/>
    <w:rsid w:val="00A41132"/>
    <w:rsid w:val="00A4136E"/>
    <w:rsid w:val="00A41EAC"/>
    <w:rsid w:val="00A422A2"/>
    <w:rsid w:val="00A42643"/>
    <w:rsid w:val="00A42D25"/>
    <w:rsid w:val="00A42EFE"/>
    <w:rsid w:val="00A43293"/>
    <w:rsid w:val="00A43AD9"/>
    <w:rsid w:val="00A4478D"/>
    <w:rsid w:val="00A44A4E"/>
    <w:rsid w:val="00A44E78"/>
    <w:rsid w:val="00A45E67"/>
    <w:rsid w:val="00A46029"/>
    <w:rsid w:val="00A461BB"/>
    <w:rsid w:val="00A46670"/>
    <w:rsid w:val="00A468BA"/>
    <w:rsid w:val="00A468CD"/>
    <w:rsid w:val="00A47142"/>
    <w:rsid w:val="00A47640"/>
    <w:rsid w:val="00A50342"/>
    <w:rsid w:val="00A503F6"/>
    <w:rsid w:val="00A505BF"/>
    <w:rsid w:val="00A5082B"/>
    <w:rsid w:val="00A51549"/>
    <w:rsid w:val="00A51894"/>
    <w:rsid w:val="00A51951"/>
    <w:rsid w:val="00A5232A"/>
    <w:rsid w:val="00A52372"/>
    <w:rsid w:val="00A52655"/>
    <w:rsid w:val="00A52912"/>
    <w:rsid w:val="00A52929"/>
    <w:rsid w:val="00A52BD5"/>
    <w:rsid w:val="00A52C24"/>
    <w:rsid w:val="00A52F6A"/>
    <w:rsid w:val="00A5398E"/>
    <w:rsid w:val="00A539F5"/>
    <w:rsid w:val="00A53B67"/>
    <w:rsid w:val="00A53E37"/>
    <w:rsid w:val="00A53E4C"/>
    <w:rsid w:val="00A545DC"/>
    <w:rsid w:val="00A54AFE"/>
    <w:rsid w:val="00A5529A"/>
    <w:rsid w:val="00A553FA"/>
    <w:rsid w:val="00A555C8"/>
    <w:rsid w:val="00A556B9"/>
    <w:rsid w:val="00A559FC"/>
    <w:rsid w:val="00A55D97"/>
    <w:rsid w:val="00A55DE3"/>
    <w:rsid w:val="00A56135"/>
    <w:rsid w:val="00A563E8"/>
    <w:rsid w:val="00A564E9"/>
    <w:rsid w:val="00A57084"/>
    <w:rsid w:val="00A57410"/>
    <w:rsid w:val="00A57B5F"/>
    <w:rsid w:val="00A60069"/>
    <w:rsid w:val="00A607CC"/>
    <w:rsid w:val="00A61024"/>
    <w:rsid w:val="00A61031"/>
    <w:rsid w:val="00A612E6"/>
    <w:rsid w:val="00A61804"/>
    <w:rsid w:val="00A61A8E"/>
    <w:rsid w:val="00A62EEC"/>
    <w:rsid w:val="00A62F60"/>
    <w:rsid w:val="00A639B3"/>
    <w:rsid w:val="00A63AF0"/>
    <w:rsid w:val="00A64084"/>
    <w:rsid w:val="00A6459D"/>
    <w:rsid w:val="00A6475B"/>
    <w:rsid w:val="00A64A13"/>
    <w:rsid w:val="00A64BEE"/>
    <w:rsid w:val="00A652B0"/>
    <w:rsid w:val="00A66D93"/>
    <w:rsid w:val="00A66FC8"/>
    <w:rsid w:val="00A67E43"/>
    <w:rsid w:val="00A7000C"/>
    <w:rsid w:val="00A70AC4"/>
    <w:rsid w:val="00A7116E"/>
    <w:rsid w:val="00A71B7F"/>
    <w:rsid w:val="00A726AB"/>
    <w:rsid w:val="00A72D7B"/>
    <w:rsid w:val="00A72E59"/>
    <w:rsid w:val="00A73169"/>
    <w:rsid w:val="00A73A84"/>
    <w:rsid w:val="00A73AC8"/>
    <w:rsid w:val="00A742F0"/>
    <w:rsid w:val="00A743CD"/>
    <w:rsid w:val="00A74641"/>
    <w:rsid w:val="00A74970"/>
    <w:rsid w:val="00A754AB"/>
    <w:rsid w:val="00A75868"/>
    <w:rsid w:val="00A759CB"/>
    <w:rsid w:val="00A75B9F"/>
    <w:rsid w:val="00A75BA1"/>
    <w:rsid w:val="00A76054"/>
    <w:rsid w:val="00A766FF"/>
    <w:rsid w:val="00A76A37"/>
    <w:rsid w:val="00A773A1"/>
    <w:rsid w:val="00A7747C"/>
    <w:rsid w:val="00A777D6"/>
    <w:rsid w:val="00A7791C"/>
    <w:rsid w:val="00A77C64"/>
    <w:rsid w:val="00A77F20"/>
    <w:rsid w:val="00A80182"/>
    <w:rsid w:val="00A80800"/>
    <w:rsid w:val="00A809E8"/>
    <w:rsid w:val="00A81866"/>
    <w:rsid w:val="00A81B2B"/>
    <w:rsid w:val="00A81C90"/>
    <w:rsid w:val="00A82ED7"/>
    <w:rsid w:val="00A831D5"/>
    <w:rsid w:val="00A83718"/>
    <w:rsid w:val="00A83DD0"/>
    <w:rsid w:val="00A83E50"/>
    <w:rsid w:val="00A8436E"/>
    <w:rsid w:val="00A85362"/>
    <w:rsid w:val="00A857A2"/>
    <w:rsid w:val="00A85860"/>
    <w:rsid w:val="00A85AD7"/>
    <w:rsid w:val="00A86013"/>
    <w:rsid w:val="00A860E8"/>
    <w:rsid w:val="00A8694E"/>
    <w:rsid w:val="00A8697D"/>
    <w:rsid w:val="00A86B25"/>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E3C"/>
    <w:rsid w:val="00A93F8B"/>
    <w:rsid w:val="00A94443"/>
    <w:rsid w:val="00A94B68"/>
    <w:rsid w:val="00A94CC3"/>
    <w:rsid w:val="00A94E39"/>
    <w:rsid w:val="00A94F0B"/>
    <w:rsid w:val="00A9517C"/>
    <w:rsid w:val="00A958FD"/>
    <w:rsid w:val="00A95C00"/>
    <w:rsid w:val="00A95C93"/>
    <w:rsid w:val="00A95D20"/>
    <w:rsid w:val="00A969BC"/>
    <w:rsid w:val="00A96B5D"/>
    <w:rsid w:val="00A96D43"/>
    <w:rsid w:val="00A976AC"/>
    <w:rsid w:val="00A97F04"/>
    <w:rsid w:val="00A97FD2"/>
    <w:rsid w:val="00AA06BC"/>
    <w:rsid w:val="00AA0B68"/>
    <w:rsid w:val="00AA0F7D"/>
    <w:rsid w:val="00AA105C"/>
    <w:rsid w:val="00AA1925"/>
    <w:rsid w:val="00AA22C8"/>
    <w:rsid w:val="00AA2CFB"/>
    <w:rsid w:val="00AA3AB6"/>
    <w:rsid w:val="00AA3DE4"/>
    <w:rsid w:val="00AA4841"/>
    <w:rsid w:val="00AA4BB3"/>
    <w:rsid w:val="00AA4DE8"/>
    <w:rsid w:val="00AA4E28"/>
    <w:rsid w:val="00AA5540"/>
    <w:rsid w:val="00AA576A"/>
    <w:rsid w:val="00AA58B0"/>
    <w:rsid w:val="00AA596A"/>
    <w:rsid w:val="00AA5A91"/>
    <w:rsid w:val="00AA6298"/>
    <w:rsid w:val="00AA6842"/>
    <w:rsid w:val="00AA690A"/>
    <w:rsid w:val="00AA6EE2"/>
    <w:rsid w:val="00AA7C5A"/>
    <w:rsid w:val="00AA7E0D"/>
    <w:rsid w:val="00AB087D"/>
    <w:rsid w:val="00AB08CB"/>
    <w:rsid w:val="00AB0A7B"/>
    <w:rsid w:val="00AB0B9E"/>
    <w:rsid w:val="00AB0D79"/>
    <w:rsid w:val="00AB1475"/>
    <w:rsid w:val="00AB14B6"/>
    <w:rsid w:val="00AB163D"/>
    <w:rsid w:val="00AB1F08"/>
    <w:rsid w:val="00AB1F3D"/>
    <w:rsid w:val="00AB1FF3"/>
    <w:rsid w:val="00AB23E4"/>
    <w:rsid w:val="00AB2759"/>
    <w:rsid w:val="00AB2A30"/>
    <w:rsid w:val="00AB2ACF"/>
    <w:rsid w:val="00AB2B65"/>
    <w:rsid w:val="00AB32D7"/>
    <w:rsid w:val="00AB3733"/>
    <w:rsid w:val="00AB3A7D"/>
    <w:rsid w:val="00AB4316"/>
    <w:rsid w:val="00AB4C19"/>
    <w:rsid w:val="00AB5087"/>
    <w:rsid w:val="00AB52B5"/>
    <w:rsid w:val="00AB52FB"/>
    <w:rsid w:val="00AB531B"/>
    <w:rsid w:val="00AB583F"/>
    <w:rsid w:val="00AB61D2"/>
    <w:rsid w:val="00AB6FD8"/>
    <w:rsid w:val="00AB769D"/>
    <w:rsid w:val="00AB798D"/>
    <w:rsid w:val="00AB7AE7"/>
    <w:rsid w:val="00AB7B54"/>
    <w:rsid w:val="00AC15D3"/>
    <w:rsid w:val="00AC18C4"/>
    <w:rsid w:val="00AC1B27"/>
    <w:rsid w:val="00AC283D"/>
    <w:rsid w:val="00AC28CF"/>
    <w:rsid w:val="00AC2AEB"/>
    <w:rsid w:val="00AC2FEC"/>
    <w:rsid w:val="00AC33CC"/>
    <w:rsid w:val="00AC38E3"/>
    <w:rsid w:val="00AC3B8A"/>
    <w:rsid w:val="00AC416F"/>
    <w:rsid w:val="00AC43D7"/>
    <w:rsid w:val="00AC455A"/>
    <w:rsid w:val="00AC4A35"/>
    <w:rsid w:val="00AC532F"/>
    <w:rsid w:val="00AC584C"/>
    <w:rsid w:val="00AC594D"/>
    <w:rsid w:val="00AC59D3"/>
    <w:rsid w:val="00AC5A5A"/>
    <w:rsid w:val="00AC5FC9"/>
    <w:rsid w:val="00AC6013"/>
    <w:rsid w:val="00AC611C"/>
    <w:rsid w:val="00AC66A8"/>
    <w:rsid w:val="00AC68DC"/>
    <w:rsid w:val="00AD03D2"/>
    <w:rsid w:val="00AD0646"/>
    <w:rsid w:val="00AD140C"/>
    <w:rsid w:val="00AD180C"/>
    <w:rsid w:val="00AD1AA4"/>
    <w:rsid w:val="00AD272C"/>
    <w:rsid w:val="00AD2858"/>
    <w:rsid w:val="00AD2CCC"/>
    <w:rsid w:val="00AD2E55"/>
    <w:rsid w:val="00AD30C8"/>
    <w:rsid w:val="00AD3789"/>
    <w:rsid w:val="00AD3814"/>
    <w:rsid w:val="00AD39FC"/>
    <w:rsid w:val="00AD3CF7"/>
    <w:rsid w:val="00AD3F3B"/>
    <w:rsid w:val="00AD3F3E"/>
    <w:rsid w:val="00AD41BB"/>
    <w:rsid w:val="00AD4218"/>
    <w:rsid w:val="00AD4751"/>
    <w:rsid w:val="00AD4F86"/>
    <w:rsid w:val="00AD553D"/>
    <w:rsid w:val="00AD665A"/>
    <w:rsid w:val="00AD792F"/>
    <w:rsid w:val="00AE0132"/>
    <w:rsid w:val="00AE0372"/>
    <w:rsid w:val="00AE0966"/>
    <w:rsid w:val="00AE0B2F"/>
    <w:rsid w:val="00AE120D"/>
    <w:rsid w:val="00AE18B8"/>
    <w:rsid w:val="00AE1972"/>
    <w:rsid w:val="00AE1F0B"/>
    <w:rsid w:val="00AE2671"/>
    <w:rsid w:val="00AE2CD8"/>
    <w:rsid w:val="00AE37D7"/>
    <w:rsid w:val="00AE409D"/>
    <w:rsid w:val="00AE439E"/>
    <w:rsid w:val="00AE466C"/>
    <w:rsid w:val="00AE55D9"/>
    <w:rsid w:val="00AE5928"/>
    <w:rsid w:val="00AE5BC8"/>
    <w:rsid w:val="00AE5C1C"/>
    <w:rsid w:val="00AE698A"/>
    <w:rsid w:val="00AE6A03"/>
    <w:rsid w:val="00AE6A59"/>
    <w:rsid w:val="00AE6CBE"/>
    <w:rsid w:val="00AE760C"/>
    <w:rsid w:val="00AE7718"/>
    <w:rsid w:val="00AE785C"/>
    <w:rsid w:val="00AE7AD2"/>
    <w:rsid w:val="00AE7C99"/>
    <w:rsid w:val="00AE7DC4"/>
    <w:rsid w:val="00AE7EEF"/>
    <w:rsid w:val="00AF0034"/>
    <w:rsid w:val="00AF0065"/>
    <w:rsid w:val="00AF0073"/>
    <w:rsid w:val="00AF05DE"/>
    <w:rsid w:val="00AF073B"/>
    <w:rsid w:val="00AF077A"/>
    <w:rsid w:val="00AF0ED9"/>
    <w:rsid w:val="00AF1572"/>
    <w:rsid w:val="00AF1790"/>
    <w:rsid w:val="00AF1901"/>
    <w:rsid w:val="00AF1FC5"/>
    <w:rsid w:val="00AF2831"/>
    <w:rsid w:val="00AF29DB"/>
    <w:rsid w:val="00AF2E8F"/>
    <w:rsid w:val="00AF36A4"/>
    <w:rsid w:val="00AF371D"/>
    <w:rsid w:val="00AF38B4"/>
    <w:rsid w:val="00AF3AA9"/>
    <w:rsid w:val="00AF3B36"/>
    <w:rsid w:val="00AF3CD1"/>
    <w:rsid w:val="00AF40DE"/>
    <w:rsid w:val="00AF424F"/>
    <w:rsid w:val="00AF43F7"/>
    <w:rsid w:val="00AF465D"/>
    <w:rsid w:val="00AF4B51"/>
    <w:rsid w:val="00AF4B60"/>
    <w:rsid w:val="00AF4D1B"/>
    <w:rsid w:val="00AF5A83"/>
    <w:rsid w:val="00AF5AEF"/>
    <w:rsid w:val="00AF622C"/>
    <w:rsid w:val="00AF6423"/>
    <w:rsid w:val="00AF7022"/>
    <w:rsid w:val="00AF74E5"/>
    <w:rsid w:val="00AF7794"/>
    <w:rsid w:val="00AF780B"/>
    <w:rsid w:val="00AF7AA3"/>
    <w:rsid w:val="00B001AE"/>
    <w:rsid w:val="00B0034A"/>
    <w:rsid w:val="00B003EE"/>
    <w:rsid w:val="00B00F75"/>
    <w:rsid w:val="00B01039"/>
    <w:rsid w:val="00B0103E"/>
    <w:rsid w:val="00B01393"/>
    <w:rsid w:val="00B01928"/>
    <w:rsid w:val="00B01BFC"/>
    <w:rsid w:val="00B02A87"/>
    <w:rsid w:val="00B033A1"/>
    <w:rsid w:val="00B03FEF"/>
    <w:rsid w:val="00B0452D"/>
    <w:rsid w:val="00B04545"/>
    <w:rsid w:val="00B0457B"/>
    <w:rsid w:val="00B049EC"/>
    <w:rsid w:val="00B04D25"/>
    <w:rsid w:val="00B04E99"/>
    <w:rsid w:val="00B055F0"/>
    <w:rsid w:val="00B05B80"/>
    <w:rsid w:val="00B0731A"/>
    <w:rsid w:val="00B076FE"/>
    <w:rsid w:val="00B079B1"/>
    <w:rsid w:val="00B079EF"/>
    <w:rsid w:val="00B07C1A"/>
    <w:rsid w:val="00B10F80"/>
    <w:rsid w:val="00B1107B"/>
    <w:rsid w:val="00B11A28"/>
    <w:rsid w:val="00B11AFB"/>
    <w:rsid w:val="00B11D5A"/>
    <w:rsid w:val="00B12200"/>
    <w:rsid w:val="00B127D2"/>
    <w:rsid w:val="00B12CFF"/>
    <w:rsid w:val="00B12EF6"/>
    <w:rsid w:val="00B13C16"/>
    <w:rsid w:val="00B14451"/>
    <w:rsid w:val="00B14552"/>
    <w:rsid w:val="00B14877"/>
    <w:rsid w:val="00B14C72"/>
    <w:rsid w:val="00B14D83"/>
    <w:rsid w:val="00B14FC8"/>
    <w:rsid w:val="00B150AF"/>
    <w:rsid w:val="00B1538A"/>
    <w:rsid w:val="00B15D8F"/>
    <w:rsid w:val="00B15EE9"/>
    <w:rsid w:val="00B15FA2"/>
    <w:rsid w:val="00B16099"/>
    <w:rsid w:val="00B16123"/>
    <w:rsid w:val="00B169CD"/>
    <w:rsid w:val="00B1715A"/>
    <w:rsid w:val="00B1716A"/>
    <w:rsid w:val="00B1761C"/>
    <w:rsid w:val="00B17626"/>
    <w:rsid w:val="00B17740"/>
    <w:rsid w:val="00B17872"/>
    <w:rsid w:val="00B1798D"/>
    <w:rsid w:val="00B17DFB"/>
    <w:rsid w:val="00B208EA"/>
    <w:rsid w:val="00B20CDC"/>
    <w:rsid w:val="00B20DEA"/>
    <w:rsid w:val="00B21B7D"/>
    <w:rsid w:val="00B21CFC"/>
    <w:rsid w:val="00B22881"/>
    <w:rsid w:val="00B22D73"/>
    <w:rsid w:val="00B232A4"/>
    <w:rsid w:val="00B24319"/>
    <w:rsid w:val="00B24DA2"/>
    <w:rsid w:val="00B25075"/>
    <w:rsid w:val="00B25610"/>
    <w:rsid w:val="00B2600E"/>
    <w:rsid w:val="00B261F4"/>
    <w:rsid w:val="00B269E7"/>
    <w:rsid w:val="00B26A0B"/>
    <w:rsid w:val="00B26B94"/>
    <w:rsid w:val="00B26BBF"/>
    <w:rsid w:val="00B26D2C"/>
    <w:rsid w:val="00B26DC3"/>
    <w:rsid w:val="00B271CA"/>
    <w:rsid w:val="00B278A4"/>
    <w:rsid w:val="00B27BDF"/>
    <w:rsid w:val="00B27C72"/>
    <w:rsid w:val="00B27D40"/>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9CA"/>
    <w:rsid w:val="00B35B32"/>
    <w:rsid w:val="00B35C95"/>
    <w:rsid w:val="00B35D76"/>
    <w:rsid w:val="00B35FE1"/>
    <w:rsid w:val="00B3624F"/>
    <w:rsid w:val="00B36564"/>
    <w:rsid w:val="00B36878"/>
    <w:rsid w:val="00B36C76"/>
    <w:rsid w:val="00B36D52"/>
    <w:rsid w:val="00B36EE8"/>
    <w:rsid w:val="00B36FC2"/>
    <w:rsid w:val="00B37277"/>
    <w:rsid w:val="00B3732C"/>
    <w:rsid w:val="00B3775B"/>
    <w:rsid w:val="00B40950"/>
    <w:rsid w:val="00B40D51"/>
    <w:rsid w:val="00B413BE"/>
    <w:rsid w:val="00B42491"/>
    <w:rsid w:val="00B43287"/>
    <w:rsid w:val="00B44131"/>
    <w:rsid w:val="00B441DF"/>
    <w:rsid w:val="00B4462B"/>
    <w:rsid w:val="00B4475F"/>
    <w:rsid w:val="00B44861"/>
    <w:rsid w:val="00B44B6B"/>
    <w:rsid w:val="00B44BB0"/>
    <w:rsid w:val="00B45888"/>
    <w:rsid w:val="00B45B58"/>
    <w:rsid w:val="00B4633B"/>
    <w:rsid w:val="00B468AB"/>
    <w:rsid w:val="00B46A9F"/>
    <w:rsid w:val="00B46F22"/>
    <w:rsid w:val="00B47228"/>
    <w:rsid w:val="00B47551"/>
    <w:rsid w:val="00B479ED"/>
    <w:rsid w:val="00B47E73"/>
    <w:rsid w:val="00B50292"/>
    <w:rsid w:val="00B5083B"/>
    <w:rsid w:val="00B50BBA"/>
    <w:rsid w:val="00B51181"/>
    <w:rsid w:val="00B512CA"/>
    <w:rsid w:val="00B51736"/>
    <w:rsid w:val="00B51751"/>
    <w:rsid w:val="00B51DCA"/>
    <w:rsid w:val="00B5243B"/>
    <w:rsid w:val="00B52675"/>
    <w:rsid w:val="00B52B9D"/>
    <w:rsid w:val="00B539FA"/>
    <w:rsid w:val="00B53C46"/>
    <w:rsid w:val="00B5413C"/>
    <w:rsid w:val="00B54592"/>
    <w:rsid w:val="00B545B0"/>
    <w:rsid w:val="00B5467F"/>
    <w:rsid w:val="00B54912"/>
    <w:rsid w:val="00B54AB5"/>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CDB"/>
    <w:rsid w:val="00B60E1C"/>
    <w:rsid w:val="00B6131D"/>
    <w:rsid w:val="00B6171A"/>
    <w:rsid w:val="00B61D4B"/>
    <w:rsid w:val="00B621A0"/>
    <w:rsid w:val="00B622EB"/>
    <w:rsid w:val="00B6278A"/>
    <w:rsid w:val="00B62D17"/>
    <w:rsid w:val="00B63DBB"/>
    <w:rsid w:val="00B64646"/>
    <w:rsid w:val="00B64687"/>
    <w:rsid w:val="00B64EEE"/>
    <w:rsid w:val="00B6592D"/>
    <w:rsid w:val="00B65991"/>
    <w:rsid w:val="00B65C99"/>
    <w:rsid w:val="00B662EF"/>
    <w:rsid w:val="00B663EF"/>
    <w:rsid w:val="00B665AD"/>
    <w:rsid w:val="00B6697E"/>
    <w:rsid w:val="00B66F17"/>
    <w:rsid w:val="00B67252"/>
    <w:rsid w:val="00B67BC4"/>
    <w:rsid w:val="00B67E3D"/>
    <w:rsid w:val="00B67ED1"/>
    <w:rsid w:val="00B7004A"/>
    <w:rsid w:val="00B704CC"/>
    <w:rsid w:val="00B70D97"/>
    <w:rsid w:val="00B712AE"/>
    <w:rsid w:val="00B71401"/>
    <w:rsid w:val="00B71A44"/>
    <w:rsid w:val="00B720D2"/>
    <w:rsid w:val="00B72235"/>
    <w:rsid w:val="00B72AD2"/>
    <w:rsid w:val="00B73FDD"/>
    <w:rsid w:val="00B741FF"/>
    <w:rsid w:val="00B7475E"/>
    <w:rsid w:val="00B74A66"/>
    <w:rsid w:val="00B74CBE"/>
    <w:rsid w:val="00B74DA8"/>
    <w:rsid w:val="00B74DD5"/>
    <w:rsid w:val="00B74E8F"/>
    <w:rsid w:val="00B757DE"/>
    <w:rsid w:val="00B75A1D"/>
    <w:rsid w:val="00B75DA2"/>
    <w:rsid w:val="00B762D8"/>
    <w:rsid w:val="00B76350"/>
    <w:rsid w:val="00B767CA"/>
    <w:rsid w:val="00B76831"/>
    <w:rsid w:val="00B7683E"/>
    <w:rsid w:val="00B772AD"/>
    <w:rsid w:val="00B776F7"/>
    <w:rsid w:val="00B77866"/>
    <w:rsid w:val="00B77A29"/>
    <w:rsid w:val="00B804DB"/>
    <w:rsid w:val="00B807AE"/>
    <w:rsid w:val="00B80AB7"/>
    <w:rsid w:val="00B80C0A"/>
    <w:rsid w:val="00B81464"/>
    <w:rsid w:val="00B815C3"/>
    <w:rsid w:val="00B81ADA"/>
    <w:rsid w:val="00B81B14"/>
    <w:rsid w:val="00B81BAE"/>
    <w:rsid w:val="00B826D3"/>
    <w:rsid w:val="00B82C8F"/>
    <w:rsid w:val="00B82D54"/>
    <w:rsid w:val="00B83B34"/>
    <w:rsid w:val="00B840DC"/>
    <w:rsid w:val="00B8446D"/>
    <w:rsid w:val="00B85027"/>
    <w:rsid w:val="00B853FA"/>
    <w:rsid w:val="00B855DB"/>
    <w:rsid w:val="00B85ADD"/>
    <w:rsid w:val="00B85BF0"/>
    <w:rsid w:val="00B86398"/>
    <w:rsid w:val="00B863F8"/>
    <w:rsid w:val="00B864E7"/>
    <w:rsid w:val="00B86507"/>
    <w:rsid w:val="00B869BE"/>
    <w:rsid w:val="00B86C54"/>
    <w:rsid w:val="00B86CD1"/>
    <w:rsid w:val="00B86F8F"/>
    <w:rsid w:val="00B8706E"/>
    <w:rsid w:val="00B87268"/>
    <w:rsid w:val="00B874A8"/>
    <w:rsid w:val="00B87F92"/>
    <w:rsid w:val="00B9078B"/>
    <w:rsid w:val="00B90B09"/>
    <w:rsid w:val="00B90BA5"/>
    <w:rsid w:val="00B90BA7"/>
    <w:rsid w:val="00B91085"/>
    <w:rsid w:val="00B91207"/>
    <w:rsid w:val="00B91BAA"/>
    <w:rsid w:val="00B91F71"/>
    <w:rsid w:val="00B92411"/>
    <w:rsid w:val="00B93111"/>
    <w:rsid w:val="00B9324D"/>
    <w:rsid w:val="00B93909"/>
    <w:rsid w:val="00B940F8"/>
    <w:rsid w:val="00B94C68"/>
    <w:rsid w:val="00B94C86"/>
    <w:rsid w:val="00B9560F"/>
    <w:rsid w:val="00B956C3"/>
    <w:rsid w:val="00B9652F"/>
    <w:rsid w:val="00B96C54"/>
    <w:rsid w:val="00B97052"/>
    <w:rsid w:val="00B97803"/>
    <w:rsid w:val="00B9799F"/>
    <w:rsid w:val="00B97A62"/>
    <w:rsid w:val="00B97B4B"/>
    <w:rsid w:val="00B97E47"/>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A74"/>
    <w:rsid w:val="00BA6F8F"/>
    <w:rsid w:val="00BA6FF1"/>
    <w:rsid w:val="00BA70C7"/>
    <w:rsid w:val="00BA710E"/>
    <w:rsid w:val="00BA76C5"/>
    <w:rsid w:val="00BA7A6B"/>
    <w:rsid w:val="00BA7BD1"/>
    <w:rsid w:val="00BA7C9E"/>
    <w:rsid w:val="00BA7E2A"/>
    <w:rsid w:val="00BB0134"/>
    <w:rsid w:val="00BB02F2"/>
    <w:rsid w:val="00BB0AC3"/>
    <w:rsid w:val="00BB0AF5"/>
    <w:rsid w:val="00BB13AC"/>
    <w:rsid w:val="00BB15F0"/>
    <w:rsid w:val="00BB178D"/>
    <w:rsid w:val="00BB1FC4"/>
    <w:rsid w:val="00BB22FA"/>
    <w:rsid w:val="00BB2E23"/>
    <w:rsid w:val="00BB2FB6"/>
    <w:rsid w:val="00BB3064"/>
    <w:rsid w:val="00BB365E"/>
    <w:rsid w:val="00BB3E30"/>
    <w:rsid w:val="00BB40BA"/>
    <w:rsid w:val="00BB4422"/>
    <w:rsid w:val="00BB5801"/>
    <w:rsid w:val="00BB5959"/>
    <w:rsid w:val="00BB5AC3"/>
    <w:rsid w:val="00BB5C02"/>
    <w:rsid w:val="00BB5F59"/>
    <w:rsid w:val="00BB5F80"/>
    <w:rsid w:val="00BB6677"/>
    <w:rsid w:val="00BB6928"/>
    <w:rsid w:val="00BB6A6A"/>
    <w:rsid w:val="00BB6D7A"/>
    <w:rsid w:val="00BB7295"/>
    <w:rsid w:val="00BB7CCA"/>
    <w:rsid w:val="00BB7D10"/>
    <w:rsid w:val="00BB7E0A"/>
    <w:rsid w:val="00BC057D"/>
    <w:rsid w:val="00BC0D17"/>
    <w:rsid w:val="00BC0DEF"/>
    <w:rsid w:val="00BC12BB"/>
    <w:rsid w:val="00BC1430"/>
    <w:rsid w:val="00BC157E"/>
    <w:rsid w:val="00BC1687"/>
    <w:rsid w:val="00BC183F"/>
    <w:rsid w:val="00BC1DE0"/>
    <w:rsid w:val="00BC255E"/>
    <w:rsid w:val="00BC2961"/>
    <w:rsid w:val="00BC29E2"/>
    <w:rsid w:val="00BC2A4A"/>
    <w:rsid w:val="00BC2E0B"/>
    <w:rsid w:val="00BC2FCC"/>
    <w:rsid w:val="00BC3119"/>
    <w:rsid w:val="00BC3998"/>
    <w:rsid w:val="00BC39E0"/>
    <w:rsid w:val="00BC4328"/>
    <w:rsid w:val="00BC4360"/>
    <w:rsid w:val="00BC43FD"/>
    <w:rsid w:val="00BC4C92"/>
    <w:rsid w:val="00BC5205"/>
    <w:rsid w:val="00BC52B3"/>
    <w:rsid w:val="00BC5898"/>
    <w:rsid w:val="00BC5997"/>
    <w:rsid w:val="00BC5B69"/>
    <w:rsid w:val="00BC60EC"/>
    <w:rsid w:val="00BC6430"/>
    <w:rsid w:val="00BC6AB8"/>
    <w:rsid w:val="00BC6B6A"/>
    <w:rsid w:val="00BC792A"/>
    <w:rsid w:val="00BC7A10"/>
    <w:rsid w:val="00BC7A2B"/>
    <w:rsid w:val="00BC7C29"/>
    <w:rsid w:val="00BD04DC"/>
    <w:rsid w:val="00BD066C"/>
    <w:rsid w:val="00BD0963"/>
    <w:rsid w:val="00BD14E9"/>
    <w:rsid w:val="00BD17CF"/>
    <w:rsid w:val="00BD2106"/>
    <w:rsid w:val="00BD2D7E"/>
    <w:rsid w:val="00BD31AC"/>
    <w:rsid w:val="00BD322E"/>
    <w:rsid w:val="00BD33C4"/>
    <w:rsid w:val="00BD3894"/>
    <w:rsid w:val="00BD39FE"/>
    <w:rsid w:val="00BD3C2B"/>
    <w:rsid w:val="00BD42F2"/>
    <w:rsid w:val="00BD443E"/>
    <w:rsid w:val="00BD4B91"/>
    <w:rsid w:val="00BD4CD4"/>
    <w:rsid w:val="00BD4E56"/>
    <w:rsid w:val="00BD5EF2"/>
    <w:rsid w:val="00BD5FCD"/>
    <w:rsid w:val="00BD6176"/>
    <w:rsid w:val="00BD61A1"/>
    <w:rsid w:val="00BD6929"/>
    <w:rsid w:val="00BD6E60"/>
    <w:rsid w:val="00BD6F39"/>
    <w:rsid w:val="00BD7117"/>
    <w:rsid w:val="00BD7962"/>
    <w:rsid w:val="00BD7E71"/>
    <w:rsid w:val="00BD7EED"/>
    <w:rsid w:val="00BE038B"/>
    <w:rsid w:val="00BE0471"/>
    <w:rsid w:val="00BE0510"/>
    <w:rsid w:val="00BE0696"/>
    <w:rsid w:val="00BE088C"/>
    <w:rsid w:val="00BE09D8"/>
    <w:rsid w:val="00BE0A3F"/>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7C8"/>
    <w:rsid w:val="00BE490D"/>
    <w:rsid w:val="00BE5720"/>
    <w:rsid w:val="00BE5BA8"/>
    <w:rsid w:val="00BE5D2A"/>
    <w:rsid w:val="00BE60F8"/>
    <w:rsid w:val="00BE616D"/>
    <w:rsid w:val="00BE67A1"/>
    <w:rsid w:val="00BE6942"/>
    <w:rsid w:val="00BE69E7"/>
    <w:rsid w:val="00BE6EC6"/>
    <w:rsid w:val="00BE7262"/>
    <w:rsid w:val="00BE7D3C"/>
    <w:rsid w:val="00BF009E"/>
    <w:rsid w:val="00BF040C"/>
    <w:rsid w:val="00BF0750"/>
    <w:rsid w:val="00BF0A8F"/>
    <w:rsid w:val="00BF0ECE"/>
    <w:rsid w:val="00BF21A4"/>
    <w:rsid w:val="00BF220D"/>
    <w:rsid w:val="00BF288B"/>
    <w:rsid w:val="00BF2AD7"/>
    <w:rsid w:val="00BF2BD2"/>
    <w:rsid w:val="00BF2D94"/>
    <w:rsid w:val="00BF318D"/>
    <w:rsid w:val="00BF34AF"/>
    <w:rsid w:val="00BF35C5"/>
    <w:rsid w:val="00BF37F0"/>
    <w:rsid w:val="00BF4BA5"/>
    <w:rsid w:val="00BF4C18"/>
    <w:rsid w:val="00BF4DE9"/>
    <w:rsid w:val="00BF4DF0"/>
    <w:rsid w:val="00BF5E24"/>
    <w:rsid w:val="00BF6214"/>
    <w:rsid w:val="00BF63BE"/>
    <w:rsid w:val="00BF6887"/>
    <w:rsid w:val="00BF7480"/>
    <w:rsid w:val="00BF75C2"/>
    <w:rsid w:val="00BF761B"/>
    <w:rsid w:val="00BF784A"/>
    <w:rsid w:val="00BF78CC"/>
    <w:rsid w:val="00BF7EB2"/>
    <w:rsid w:val="00C000DE"/>
    <w:rsid w:val="00C00732"/>
    <w:rsid w:val="00C02061"/>
    <w:rsid w:val="00C0211E"/>
    <w:rsid w:val="00C02173"/>
    <w:rsid w:val="00C02847"/>
    <w:rsid w:val="00C029D7"/>
    <w:rsid w:val="00C029ED"/>
    <w:rsid w:val="00C02A5C"/>
    <w:rsid w:val="00C02B59"/>
    <w:rsid w:val="00C03308"/>
    <w:rsid w:val="00C03828"/>
    <w:rsid w:val="00C03C35"/>
    <w:rsid w:val="00C0460C"/>
    <w:rsid w:val="00C04841"/>
    <w:rsid w:val="00C0540F"/>
    <w:rsid w:val="00C058D8"/>
    <w:rsid w:val="00C061E1"/>
    <w:rsid w:val="00C06444"/>
    <w:rsid w:val="00C069B5"/>
    <w:rsid w:val="00C06A22"/>
    <w:rsid w:val="00C06EDE"/>
    <w:rsid w:val="00C071EC"/>
    <w:rsid w:val="00C074CB"/>
    <w:rsid w:val="00C074EA"/>
    <w:rsid w:val="00C07666"/>
    <w:rsid w:val="00C07B2C"/>
    <w:rsid w:val="00C10095"/>
    <w:rsid w:val="00C10B18"/>
    <w:rsid w:val="00C1108D"/>
    <w:rsid w:val="00C1133C"/>
    <w:rsid w:val="00C11C27"/>
    <w:rsid w:val="00C12067"/>
    <w:rsid w:val="00C122C0"/>
    <w:rsid w:val="00C123DD"/>
    <w:rsid w:val="00C12836"/>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6BE"/>
    <w:rsid w:val="00C2432E"/>
    <w:rsid w:val="00C24CD6"/>
    <w:rsid w:val="00C25482"/>
    <w:rsid w:val="00C2559C"/>
    <w:rsid w:val="00C25778"/>
    <w:rsid w:val="00C2588B"/>
    <w:rsid w:val="00C25B4F"/>
    <w:rsid w:val="00C26359"/>
    <w:rsid w:val="00C263D4"/>
    <w:rsid w:val="00C267ED"/>
    <w:rsid w:val="00C269D3"/>
    <w:rsid w:val="00C26F03"/>
    <w:rsid w:val="00C27440"/>
    <w:rsid w:val="00C2747B"/>
    <w:rsid w:val="00C27536"/>
    <w:rsid w:val="00C27B18"/>
    <w:rsid w:val="00C27F94"/>
    <w:rsid w:val="00C3000B"/>
    <w:rsid w:val="00C30E8D"/>
    <w:rsid w:val="00C314FA"/>
    <w:rsid w:val="00C31789"/>
    <w:rsid w:val="00C32707"/>
    <w:rsid w:val="00C32716"/>
    <w:rsid w:val="00C329FD"/>
    <w:rsid w:val="00C334F7"/>
    <w:rsid w:val="00C3367B"/>
    <w:rsid w:val="00C33788"/>
    <w:rsid w:val="00C337C9"/>
    <w:rsid w:val="00C33832"/>
    <w:rsid w:val="00C33CB4"/>
    <w:rsid w:val="00C34187"/>
    <w:rsid w:val="00C341D0"/>
    <w:rsid w:val="00C34258"/>
    <w:rsid w:val="00C343FC"/>
    <w:rsid w:val="00C344D5"/>
    <w:rsid w:val="00C34773"/>
    <w:rsid w:val="00C34BC8"/>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4EE"/>
    <w:rsid w:val="00C42826"/>
    <w:rsid w:val="00C42DD5"/>
    <w:rsid w:val="00C435FC"/>
    <w:rsid w:val="00C43D85"/>
    <w:rsid w:val="00C43E62"/>
    <w:rsid w:val="00C448BB"/>
    <w:rsid w:val="00C44A20"/>
    <w:rsid w:val="00C44C3D"/>
    <w:rsid w:val="00C44C42"/>
    <w:rsid w:val="00C45A89"/>
    <w:rsid w:val="00C45B12"/>
    <w:rsid w:val="00C46013"/>
    <w:rsid w:val="00C4603E"/>
    <w:rsid w:val="00C468B9"/>
    <w:rsid w:val="00C46AD7"/>
    <w:rsid w:val="00C473DF"/>
    <w:rsid w:val="00C47441"/>
    <w:rsid w:val="00C4745B"/>
    <w:rsid w:val="00C50807"/>
    <w:rsid w:val="00C5087C"/>
    <w:rsid w:val="00C51098"/>
    <w:rsid w:val="00C513D1"/>
    <w:rsid w:val="00C5156D"/>
    <w:rsid w:val="00C515C9"/>
    <w:rsid w:val="00C51A87"/>
    <w:rsid w:val="00C51E7A"/>
    <w:rsid w:val="00C522F2"/>
    <w:rsid w:val="00C5268E"/>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2CF"/>
    <w:rsid w:val="00C61495"/>
    <w:rsid w:val="00C61D40"/>
    <w:rsid w:val="00C6209F"/>
    <w:rsid w:val="00C624C3"/>
    <w:rsid w:val="00C63269"/>
    <w:rsid w:val="00C633DB"/>
    <w:rsid w:val="00C63707"/>
    <w:rsid w:val="00C63885"/>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6EF4"/>
    <w:rsid w:val="00C66F32"/>
    <w:rsid w:val="00C676FA"/>
    <w:rsid w:val="00C67A8B"/>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2DA8"/>
    <w:rsid w:val="00C73074"/>
    <w:rsid w:val="00C733C9"/>
    <w:rsid w:val="00C73616"/>
    <w:rsid w:val="00C73716"/>
    <w:rsid w:val="00C73BB6"/>
    <w:rsid w:val="00C73F5F"/>
    <w:rsid w:val="00C73FA3"/>
    <w:rsid w:val="00C73FA5"/>
    <w:rsid w:val="00C74AF4"/>
    <w:rsid w:val="00C74B16"/>
    <w:rsid w:val="00C7566A"/>
    <w:rsid w:val="00C758CE"/>
    <w:rsid w:val="00C759C3"/>
    <w:rsid w:val="00C75F0F"/>
    <w:rsid w:val="00C76CA9"/>
    <w:rsid w:val="00C76CE1"/>
    <w:rsid w:val="00C76D87"/>
    <w:rsid w:val="00C76D88"/>
    <w:rsid w:val="00C76EA7"/>
    <w:rsid w:val="00C773E5"/>
    <w:rsid w:val="00C77452"/>
    <w:rsid w:val="00C77B8B"/>
    <w:rsid w:val="00C77BC2"/>
    <w:rsid w:val="00C80A36"/>
    <w:rsid w:val="00C80E09"/>
    <w:rsid w:val="00C80EF0"/>
    <w:rsid w:val="00C811FB"/>
    <w:rsid w:val="00C817E1"/>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B03"/>
    <w:rsid w:val="00C86BD1"/>
    <w:rsid w:val="00C8711E"/>
    <w:rsid w:val="00C87416"/>
    <w:rsid w:val="00C8785C"/>
    <w:rsid w:val="00C87E97"/>
    <w:rsid w:val="00C87EC8"/>
    <w:rsid w:val="00C90F5E"/>
    <w:rsid w:val="00C91AA5"/>
    <w:rsid w:val="00C91CB1"/>
    <w:rsid w:val="00C92421"/>
    <w:rsid w:val="00C92854"/>
    <w:rsid w:val="00C92C12"/>
    <w:rsid w:val="00C92D67"/>
    <w:rsid w:val="00C92DCD"/>
    <w:rsid w:val="00C92E82"/>
    <w:rsid w:val="00C9333C"/>
    <w:rsid w:val="00C93EF2"/>
    <w:rsid w:val="00C93FA1"/>
    <w:rsid w:val="00C942DD"/>
    <w:rsid w:val="00C94363"/>
    <w:rsid w:val="00C94470"/>
    <w:rsid w:val="00C94796"/>
    <w:rsid w:val="00C958AD"/>
    <w:rsid w:val="00C9597D"/>
    <w:rsid w:val="00C95C44"/>
    <w:rsid w:val="00C95E27"/>
    <w:rsid w:val="00C96643"/>
    <w:rsid w:val="00C977B9"/>
    <w:rsid w:val="00C97AED"/>
    <w:rsid w:val="00CA00F5"/>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A7ED0"/>
    <w:rsid w:val="00CB06EA"/>
    <w:rsid w:val="00CB0A5F"/>
    <w:rsid w:val="00CB0B79"/>
    <w:rsid w:val="00CB0CA7"/>
    <w:rsid w:val="00CB0F89"/>
    <w:rsid w:val="00CB1585"/>
    <w:rsid w:val="00CB1653"/>
    <w:rsid w:val="00CB16E5"/>
    <w:rsid w:val="00CB1818"/>
    <w:rsid w:val="00CB1EA0"/>
    <w:rsid w:val="00CB22FE"/>
    <w:rsid w:val="00CB24CD"/>
    <w:rsid w:val="00CB267F"/>
    <w:rsid w:val="00CB2AF9"/>
    <w:rsid w:val="00CB2B5B"/>
    <w:rsid w:val="00CB2DCD"/>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0D00"/>
    <w:rsid w:val="00CC1578"/>
    <w:rsid w:val="00CC1CD5"/>
    <w:rsid w:val="00CC1DAF"/>
    <w:rsid w:val="00CC1FF7"/>
    <w:rsid w:val="00CC2092"/>
    <w:rsid w:val="00CC2406"/>
    <w:rsid w:val="00CC2C60"/>
    <w:rsid w:val="00CC2CE9"/>
    <w:rsid w:val="00CC35B7"/>
    <w:rsid w:val="00CC35C2"/>
    <w:rsid w:val="00CC421B"/>
    <w:rsid w:val="00CC463A"/>
    <w:rsid w:val="00CC4CDF"/>
    <w:rsid w:val="00CC5453"/>
    <w:rsid w:val="00CC5736"/>
    <w:rsid w:val="00CC590B"/>
    <w:rsid w:val="00CC5A57"/>
    <w:rsid w:val="00CC5B57"/>
    <w:rsid w:val="00CC5E1A"/>
    <w:rsid w:val="00CC6028"/>
    <w:rsid w:val="00CC6249"/>
    <w:rsid w:val="00CC65BE"/>
    <w:rsid w:val="00CC6624"/>
    <w:rsid w:val="00CC6716"/>
    <w:rsid w:val="00CC6806"/>
    <w:rsid w:val="00CC6FC9"/>
    <w:rsid w:val="00CC7473"/>
    <w:rsid w:val="00CC79B9"/>
    <w:rsid w:val="00CC7EDE"/>
    <w:rsid w:val="00CD0169"/>
    <w:rsid w:val="00CD01A0"/>
    <w:rsid w:val="00CD054B"/>
    <w:rsid w:val="00CD0B81"/>
    <w:rsid w:val="00CD0C43"/>
    <w:rsid w:val="00CD119F"/>
    <w:rsid w:val="00CD1D14"/>
    <w:rsid w:val="00CD28BA"/>
    <w:rsid w:val="00CD317C"/>
    <w:rsid w:val="00CD3361"/>
    <w:rsid w:val="00CD3433"/>
    <w:rsid w:val="00CD395B"/>
    <w:rsid w:val="00CD3ED5"/>
    <w:rsid w:val="00CD41B7"/>
    <w:rsid w:val="00CD4D85"/>
    <w:rsid w:val="00CD4D8A"/>
    <w:rsid w:val="00CD5436"/>
    <w:rsid w:val="00CD54D9"/>
    <w:rsid w:val="00CD55A5"/>
    <w:rsid w:val="00CD5612"/>
    <w:rsid w:val="00CD57FB"/>
    <w:rsid w:val="00CD5A5D"/>
    <w:rsid w:val="00CD5F68"/>
    <w:rsid w:val="00CD6C4B"/>
    <w:rsid w:val="00CD70E9"/>
    <w:rsid w:val="00CD747F"/>
    <w:rsid w:val="00CD74B7"/>
    <w:rsid w:val="00CD7B48"/>
    <w:rsid w:val="00CD7C55"/>
    <w:rsid w:val="00CD7E6D"/>
    <w:rsid w:val="00CE017C"/>
    <w:rsid w:val="00CE0234"/>
    <w:rsid w:val="00CE023F"/>
    <w:rsid w:val="00CE0581"/>
    <w:rsid w:val="00CE06C9"/>
    <w:rsid w:val="00CE06ED"/>
    <w:rsid w:val="00CE0CF1"/>
    <w:rsid w:val="00CE10E5"/>
    <w:rsid w:val="00CE1C87"/>
    <w:rsid w:val="00CE1CB0"/>
    <w:rsid w:val="00CE1FBF"/>
    <w:rsid w:val="00CE222B"/>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0220"/>
    <w:rsid w:val="00CF13A3"/>
    <w:rsid w:val="00CF1804"/>
    <w:rsid w:val="00CF1BF6"/>
    <w:rsid w:val="00CF27E3"/>
    <w:rsid w:val="00CF2C9D"/>
    <w:rsid w:val="00CF2F11"/>
    <w:rsid w:val="00CF365D"/>
    <w:rsid w:val="00CF3C29"/>
    <w:rsid w:val="00CF3CB5"/>
    <w:rsid w:val="00CF42D3"/>
    <w:rsid w:val="00CF4827"/>
    <w:rsid w:val="00CF485D"/>
    <w:rsid w:val="00CF4BF4"/>
    <w:rsid w:val="00CF5230"/>
    <w:rsid w:val="00CF5991"/>
    <w:rsid w:val="00CF5D74"/>
    <w:rsid w:val="00CF5E15"/>
    <w:rsid w:val="00CF5FA6"/>
    <w:rsid w:val="00CF614B"/>
    <w:rsid w:val="00CF6599"/>
    <w:rsid w:val="00CF666E"/>
    <w:rsid w:val="00CF684D"/>
    <w:rsid w:val="00CF68C6"/>
    <w:rsid w:val="00CF6971"/>
    <w:rsid w:val="00CF6C4A"/>
    <w:rsid w:val="00CF6D5E"/>
    <w:rsid w:val="00CF7638"/>
    <w:rsid w:val="00CF77C3"/>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CB1"/>
    <w:rsid w:val="00D02EB2"/>
    <w:rsid w:val="00D02F60"/>
    <w:rsid w:val="00D03533"/>
    <w:rsid w:val="00D035B4"/>
    <w:rsid w:val="00D03D33"/>
    <w:rsid w:val="00D04939"/>
    <w:rsid w:val="00D051A1"/>
    <w:rsid w:val="00D0535E"/>
    <w:rsid w:val="00D0550E"/>
    <w:rsid w:val="00D0573E"/>
    <w:rsid w:val="00D069A9"/>
    <w:rsid w:val="00D06A3E"/>
    <w:rsid w:val="00D071ED"/>
    <w:rsid w:val="00D07B98"/>
    <w:rsid w:val="00D07CC7"/>
    <w:rsid w:val="00D1038C"/>
    <w:rsid w:val="00D10556"/>
    <w:rsid w:val="00D10701"/>
    <w:rsid w:val="00D10887"/>
    <w:rsid w:val="00D10E59"/>
    <w:rsid w:val="00D10F80"/>
    <w:rsid w:val="00D11466"/>
    <w:rsid w:val="00D11557"/>
    <w:rsid w:val="00D11640"/>
    <w:rsid w:val="00D11673"/>
    <w:rsid w:val="00D11AD9"/>
    <w:rsid w:val="00D11BA3"/>
    <w:rsid w:val="00D11E31"/>
    <w:rsid w:val="00D1231F"/>
    <w:rsid w:val="00D12768"/>
    <w:rsid w:val="00D1278C"/>
    <w:rsid w:val="00D12AFD"/>
    <w:rsid w:val="00D13280"/>
    <w:rsid w:val="00D138D6"/>
    <w:rsid w:val="00D1426D"/>
    <w:rsid w:val="00D14441"/>
    <w:rsid w:val="00D145E7"/>
    <w:rsid w:val="00D149DB"/>
    <w:rsid w:val="00D1578E"/>
    <w:rsid w:val="00D15899"/>
    <w:rsid w:val="00D160C4"/>
    <w:rsid w:val="00D162A1"/>
    <w:rsid w:val="00D16398"/>
    <w:rsid w:val="00D1677E"/>
    <w:rsid w:val="00D168AB"/>
    <w:rsid w:val="00D16EB1"/>
    <w:rsid w:val="00D1721F"/>
    <w:rsid w:val="00D202CF"/>
    <w:rsid w:val="00D205AC"/>
    <w:rsid w:val="00D208F5"/>
    <w:rsid w:val="00D209C0"/>
    <w:rsid w:val="00D20AE7"/>
    <w:rsid w:val="00D21225"/>
    <w:rsid w:val="00D21537"/>
    <w:rsid w:val="00D219CE"/>
    <w:rsid w:val="00D21A58"/>
    <w:rsid w:val="00D21F3E"/>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FBF"/>
    <w:rsid w:val="00D261FC"/>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44"/>
    <w:rsid w:val="00D3449C"/>
    <w:rsid w:val="00D34901"/>
    <w:rsid w:val="00D349F9"/>
    <w:rsid w:val="00D34F4E"/>
    <w:rsid w:val="00D34F88"/>
    <w:rsid w:val="00D3592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D21"/>
    <w:rsid w:val="00D41D98"/>
    <w:rsid w:val="00D41E6D"/>
    <w:rsid w:val="00D41F7D"/>
    <w:rsid w:val="00D420EE"/>
    <w:rsid w:val="00D42220"/>
    <w:rsid w:val="00D42529"/>
    <w:rsid w:val="00D42658"/>
    <w:rsid w:val="00D42746"/>
    <w:rsid w:val="00D42838"/>
    <w:rsid w:val="00D42E3F"/>
    <w:rsid w:val="00D42F4F"/>
    <w:rsid w:val="00D4320F"/>
    <w:rsid w:val="00D432C9"/>
    <w:rsid w:val="00D43989"/>
    <w:rsid w:val="00D43A36"/>
    <w:rsid w:val="00D44052"/>
    <w:rsid w:val="00D447E5"/>
    <w:rsid w:val="00D44ADA"/>
    <w:rsid w:val="00D452DE"/>
    <w:rsid w:val="00D4533D"/>
    <w:rsid w:val="00D4570E"/>
    <w:rsid w:val="00D46650"/>
    <w:rsid w:val="00D46890"/>
    <w:rsid w:val="00D509FB"/>
    <w:rsid w:val="00D50CC3"/>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4B95"/>
    <w:rsid w:val="00D55B66"/>
    <w:rsid w:val="00D55C17"/>
    <w:rsid w:val="00D5630E"/>
    <w:rsid w:val="00D579F5"/>
    <w:rsid w:val="00D57EF6"/>
    <w:rsid w:val="00D60061"/>
    <w:rsid w:val="00D601D9"/>
    <w:rsid w:val="00D603FB"/>
    <w:rsid w:val="00D608C8"/>
    <w:rsid w:val="00D6099D"/>
    <w:rsid w:val="00D609A7"/>
    <w:rsid w:val="00D60BE5"/>
    <w:rsid w:val="00D60D3C"/>
    <w:rsid w:val="00D60EC5"/>
    <w:rsid w:val="00D610B8"/>
    <w:rsid w:val="00D618B1"/>
    <w:rsid w:val="00D61968"/>
    <w:rsid w:val="00D61A37"/>
    <w:rsid w:val="00D6221E"/>
    <w:rsid w:val="00D622BC"/>
    <w:rsid w:val="00D625A8"/>
    <w:rsid w:val="00D627FC"/>
    <w:rsid w:val="00D62C53"/>
    <w:rsid w:val="00D62E04"/>
    <w:rsid w:val="00D63503"/>
    <w:rsid w:val="00D635D9"/>
    <w:rsid w:val="00D636CB"/>
    <w:rsid w:val="00D63DA0"/>
    <w:rsid w:val="00D63DBD"/>
    <w:rsid w:val="00D63FCD"/>
    <w:rsid w:val="00D649C1"/>
    <w:rsid w:val="00D64DDD"/>
    <w:rsid w:val="00D65059"/>
    <w:rsid w:val="00D65125"/>
    <w:rsid w:val="00D65893"/>
    <w:rsid w:val="00D65A5F"/>
    <w:rsid w:val="00D65B87"/>
    <w:rsid w:val="00D660F5"/>
    <w:rsid w:val="00D66BAE"/>
    <w:rsid w:val="00D66CB9"/>
    <w:rsid w:val="00D66E34"/>
    <w:rsid w:val="00D66FC4"/>
    <w:rsid w:val="00D67241"/>
    <w:rsid w:val="00D6738E"/>
    <w:rsid w:val="00D67490"/>
    <w:rsid w:val="00D67620"/>
    <w:rsid w:val="00D67750"/>
    <w:rsid w:val="00D67F98"/>
    <w:rsid w:val="00D70039"/>
    <w:rsid w:val="00D70304"/>
    <w:rsid w:val="00D70866"/>
    <w:rsid w:val="00D71F87"/>
    <w:rsid w:val="00D7211A"/>
    <w:rsid w:val="00D726D0"/>
    <w:rsid w:val="00D726E3"/>
    <w:rsid w:val="00D729D4"/>
    <w:rsid w:val="00D73353"/>
    <w:rsid w:val="00D738C3"/>
    <w:rsid w:val="00D73EEA"/>
    <w:rsid w:val="00D74176"/>
    <w:rsid w:val="00D74183"/>
    <w:rsid w:val="00D7440A"/>
    <w:rsid w:val="00D7478B"/>
    <w:rsid w:val="00D74A6B"/>
    <w:rsid w:val="00D74C48"/>
    <w:rsid w:val="00D74DA1"/>
    <w:rsid w:val="00D7563D"/>
    <w:rsid w:val="00D75EE9"/>
    <w:rsid w:val="00D75FD2"/>
    <w:rsid w:val="00D76299"/>
    <w:rsid w:val="00D76481"/>
    <w:rsid w:val="00D76AC7"/>
    <w:rsid w:val="00D76B3E"/>
    <w:rsid w:val="00D77843"/>
    <w:rsid w:val="00D77F6A"/>
    <w:rsid w:val="00D80253"/>
    <w:rsid w:val="00D808DF"/>
    <w:rsid w:val="00D809E1"/>
    <w:rsid w:val="00D80D2E"/>
    <w:rsid w:val="00D8191C"/>
    <w:rsid w:val="00D81A15"/>
    <w:rsid w:val="00D81A35"/>
    <w:rsid w:val="00D81C7B"/>
    <w:rsid w:val="00D820CA"/>
    <w:rsid w:val="00D82E7D"/>
    <w:rsid w:val="00D83417"/>
    <w:rsid w:val="00D8353A"/>
    <w:rsid w:val="00D83736"/>
    <w:rsid w:val="00D847AB"/>
    <w:rsid w:val="00D85248"/>
    <w:rsid w:val="00D85F29"/>
    <w:rsid w:val="00D86152"/>
    <w:rsid w:val="00D86737"/>
    <w:rsid w:val="00D86BB3"/>
    <w:rsid w:val="00D86D4E"/>
    <w:rsid w:val="00D87307"/>
    <w:rsid w:val="00D8745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85A"/>
    <w:rsid w:val="00D94A5C"/>
    <w:rsid w:val="00D95CB2"/>
    <w:rsid w:val="00D9693C"/>
    <w:rsid w:val="00D96DBC"/>
    <w:rsid w:val="00D96DF4"/>
    <w:rsid w:val="00D97A27"/>
    <w:rsid w:val="00D97AF6"/>
    <w:rsid w:val="00DA04FD"/>
    <w:rsid w:val="00DA08A2"/>
    <w:rsid w:val="00DA09B8"/>
    <w:rsid w:val="00DA09DD"/>
    <w:rsid w:val="00DA0A4C"/>
    <w:rsid w:val="00DA0EE7"/>
    <w:rsid w:val="00DA0F22"/>
    <w:rsid w:val="00DA0F91"/>
    <w:rsid w:val="00DA0FC5"/>
    <w:rsid w:val="00DA19C3"/>
    <w:rsid w:val="00DA2574"/>
    <w:rsid w:val="00DA28C4"/>
    <w:rsid w:val="00DA2C21"/>
    <w:rsid w:val="00DA2FCA"/>
    <w:rsid w:val="00DA3471"/>
    <w:rsid w:val="00DA4389"/>
    <w:rsid w:val="00DA43AC"/>
    <w:rsid w:val="00DA53A4"/>
    <w:rsid w:val="00DA53F9"/>
    <w:rsid w:val="00DA591D"/>
    <w:rsid w:val="00DA5CB7"/>
    <w:rsid w:val="00DA5DB0"/>
    <w:rsid w:val="00DA6697"/>
    <w:rsid w:val="00DA675B"/>
    <w:rsid w:val="00DA6D69"/>
    <w:rsid w:val="00DA6F98"/>
    <w:rsid w:val="00DA7A06"/>
    <w:rsid w:val="00DB033A"/>
    <w:rsid w:val="00DB0664"/>
    <w:rsid w:val="00DB0758"/>
    <w:rsid w:val="00DB11D0"/>
    <w:rsid w:val="00DB19D3"/>
    <w:rsid w:val="00DB19FE"/>
    <w:rsid w:val="00DB1C8F"/>
    <w:rsid w:val="00DB1E14"/>
    <w:rsid w:val="00DB2049"/>
    <w:rsid w:val="00DB2199"/>
    <w:rsid w:val="00DB22E7"/>
    <w:rsid w:val="00DB2C02"/>
    <w:rsid w:val="00DB30C4"/>
    <w:rsid w:val="00DB333B"/>
    <w:rsid w:val="00DB34E7"/>
    <w:rsid w:val="00DB3971"/>
    <w:rsid w:val="00DB3BFE"/>
    <w:rsid w:val="00DB3E99"/>
    <w:rsid w:val="00DB48BF"/>
    <w:rsid w:val="00DB4C63"/>
    <w:rsid w:val="00DB4D21"/>
    <w:rsid w:val="00DB4DD3"/>
    <w:rsid w:val="00DB503F"/>
    <w:rsid w:val="00DB5291"/>
    <w:rsid w:val="00DB5AB5"/>
    <w:rsid w:val="00DB5CBA"/>
    <w:rsid w:val="00DB69DD"/>
    <w:rsid w:val="00DB6B9B"/>
    <w:rsid w:val="00DB701F"/>
    <w:rsid w:val="00DB7901"/>
    <w:rsid w:val="00DB7D65"/>
    <w:rsid w:val="00DB7DF4"/>
    <w:rsid w:val="00DC0051"/>
    <w:rsid w:val="00DC01D1"/>
    <w:rsid w:val="00DC051C"/>
    <w:rsid w:val="00DC0573"/>
    <w:rsid w:val="00DC0ACB"/>
    <w:rsid w:val="00DC0BF3"/>
    <w:rsid w:val="00DC14E1"/>
    <w:rsid w:val="00DC1AC8"/>
    <w:rsid w:val="00DC1E8E"/>
    <w:rsid w:val="00DC1FAC"/>
    <w:rsid w:val="00DC2976"/>
    <w:rsid w:val="00DC30CD"/>
    <w:rsid w:val="00DC34FA"/>
    <w:rsid w:val="00DC38C7"/>
    <w:rsid w:val="00DC3A5C"/>
    <w:rsid w:val="00DC3CA6"/>
    <w:rsid w:val="00DC4517"/>
    <w:rsid w:val="00DC4785"/>
    <w:rsid w:val="00DC4B3B"/>
    <w:rsid w:val="00DC53E1"/>
    <w:rsid w:val="00DC54CB"/>
    <w:rsid w:val="00DC5527"/>
    <w:rsid w:val="00DC591C"/>
    <w:rsid w:val="00DC5CC0"/>
    <w:rsid w:val="00DC5DB9"/>
    <w:rsid w:val="00DC5E66"/>
    <w:rsid w:val="00DC5F0E"/>
    <w:rsid w:val="00DC6741"/>
    <w:rsid w:val="00DC679F"/>
    <w:rsid w:val="00DC7181"/>
    <w:rsid w:val="00DC7306"/>
    <w:rsid w:val="00DC794A"/>
    <w:rsid w:val="00DC7D84"/>
    <w:rsid w:val="00DC7DB4"/>
    <w:rsid w:val="00DD0853"/>
    <w:rsid w:val="00DD0A4C"/>
    <w:rsid w:val="00DD1460"/>
    <w:rsid w:val="00DD1ACF"/>
    <w:rsid w:val="00DD200A"/>
    <w:rsid w:val="00DD2378"/>
    <w:rsid w:val="00DD2558"/>
    <w:rsid w:val="00DD25D6"/>
    <w:rsid w:val="00DD299A"/>
    <w:rsid w:val="00DD29F4"/>
    <w:rsid w:val="00DD3260"/>
    <w:rsid w:val="00DD32FA"/>
    <w:rsid w:val="00DD3F7D"/>
    <w:rsid w:val="00DD4C9D"/>
    <w:rsid w:val="00DD4CAC"/>
    <w:rsid w:val="00DD53CB"/>
    <w:rsid w:val="00DD584C"/>
    <w:rsid w:val="00DD6561"/>
    <w:rsid w:val="00DD6739"/>
    <w:rsid w:val="00DD67C8"/>
    <w:rsid w:val="00DD68F3"/>
    <w:rsid w:val="00DD6946"/>
    <w:rsid w:val="00DD73EC"/>
    <w:rsid w:val="00DD7B88"/>
    <w:rsid w:val="00DE013B"/>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7DD"/>
    <w:rsid w:val="00DE3CB4"/>
    <w:rsid w:val="00DE3D60"/>
    <w:rsid w:val="00DE3FF9"/>
    <w:rsid w:val="00DE4182"/>
    <w:rsid w:val="00DE47AF"/>
    <w:rsid w:val="00DE4B59"/>
    <w:rsid w:val="00DE4CE7"/>
    <w:rsid w:val="00DE5069"/>
    <w:rsid w:val="00DE5835"/>
    <w:rsid w:val="00DE5900"/>
    <w:rsid w:val="00DE5CE7"/>
    <w:rsid w:val="00DE5D8C"/>
    <w:rsid w:val="00DE6442"/>
    <w:rsid w:val="00DE7E32"/>
    <w:rsid w:val="00DF019D"/>
    <w:rsid w:val="00DF027D"/>
    <w:rsid w:val="00DF0435"/>
    <w:rsid w:val="00DF07DF"/>
    <w:rsid w:val="00DF0842"/>
    <w:rsid w:val="00DF0C78"/>
    <w:rsid w:val="00DF14BF"/>
    <w:rsid w:val="00DF17E0"/>
    <w:rsid w:val="00DF1CB7"/>
    <w:rsid w:val="00DF1EE9"/>
    <w:rsid w:val="00DF215E"/>
    <w:rsid w:val="00DF245A"/>
    <w:rsid w:val="00DF2522"/>
    <w:rsid w:val="00DF3304"/>
    <w:rsid w:val="00DF4045"/>
    <w:rsid w:val="00DF4186"/>
    <w:rsid w:val="00DF4290"/>
    <w:rsid w:val="00DF4684"/>
    <w:rsid w:val="00DF476D"/>
    <w:rsid w:val="00DF4BC0"/>
    <w:rsid w:val="00DF5267"/>
    <w:rsid w:val="00DF5418"/>
    <w:rsid w:val="00DF54A7"/>
    <w:rsid w:val="00DF56A0"/>
    <w:rsid w:val="00DF6909"/>
    <w:rsid w:val="00DF7292"/>
    <w:rsid w:val="00E0012A"/>
    <w:rsid w:val="00E0018C"/>
    <w:rsid w:val="00E002ED"/>
    <w:rsid w:val="00E00681"/>
    <w:rsid w:val="00E006B8"/>
    <w:rsid w:val="00E0100E"/>
    <w:rsid w:val="00E01642"/>
    <w:rsid w:val="00E03168"/>
    <w:rsid w:val="00E0384A"/>
    <w:rsid w:val="00E03ACB"/>
    <w:rsid w:val="00E03B52"/>
    <w:rsid w:val="00E03CB2"/>
    <w:rsid w:val="00E03CCD"/>
    <w:rsid w:val="00E048FA"/>
    <w:rsid w:val="00E0499D"/>
    <w:rsid w:val="00E049B5"/>
    <w:rsid w:val="00E04ABE"/>
    <w:rsid w:val="00E04D2E"/>
    <w:rsid w:val="00E04E77"/>
    <w:rsid w:val="00E05157"/>
    <w:rsid w:val="00E05838"/>
    <w:rsid w:val="00E05FD8"/>
    <w:rsid w:val="00E06059"/>
    <w:rsid w:val="00E06383"/>
    <w:rsid w:val="00E06862"/>
    <w:rsid w:val="00E06AF8"/>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28E0"/>
    <w:rsid w:val="00E13555"/>
    <w:rsid w:val="00E136DD"/>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053"/>
    <w:rsid w:val="00E231E4"/>
    <w:rsid w:val="00E2352A"/>
    <w:rsid w:val="00E2389B"/>
    <w:rsid w:val="00E24581"/>
    <w:rsid w:val="00E24985"/>
    <w:rsid w:val="00E249D9"/>
    <w:rsid w:val="00E24A40"/>
    <w:rsid w:val="00E250E1"/>
    <w:rsid w:val="00E250EF"/>
    <w:rsid w:val="00E253A9"/>
    <w:rsid w:val="00E254FE"/>
    <w:rsid w:val="00E259D3"/>
    <w:rsid w:val="00E25FBC"/>
    <w:rsid w:val="00E261D0"/>
    <w:rsid w:val="00E2659B"/>
    <w:rsid w:val="00E26841"/>
    <w:rsid w:val="00E26E1E"/>
    <w:rsid w:val="00E272E1"/>
    <w:rsid w:val="00E2745B"/>
    <w:rsid w:val="00E27652"/>
    <w:rsid w:val="00E2792D"/>
    <w:rsid w:val="00E27ACE"/>
    <w:rsid w:val="00E27E30"/>
    <w:rsid w:val="00E30394"/>
    <w:rsid w:val="00E3061E"/>
    <w:rsid w:val="00E3066A"/>
    <w:rsid w:val="00E30A37"/>
    <w:rsid w:val="00E30C33"/>
    <w:rsid w:val="00E31212"/>
    <w:rsid w:val="00E315E8"/>
    <w:rsid w:val="00E31BE3"/>
    <w:rsid w:val="00E31E4A"/>
    <w:rsid w:val="00E32B1A"/>
    <w:rsid w:val="00E33688"/>
    <w:rsid w:val="00E33827"/>
    <w:rsid w:val="00E33901"/>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4E53"/>
    <w:rsid w:val="00E45182"/>
    <w:rsid w:val="00E45293"/>
    <w:rsid w:val="00E45717"/>
    <w:rsid w:val="00E45A79"/>
    <w:rsid w:val="00E45C47"/>
    <w:rsid w:val="00E46019"/>
    <w:rsid w:val="00E46632"/>
    <w:rsid w:val="00E4669E"/>
    <w:rsid w:val="00E4682B"/>
    <w:rsid w:val="00E469FB"/>
    <w:rsid w:val="00E46A33"/>
    <w:rsid w:val="00E46B0A"/>
    <w:rsid w:val="00E46C5E"/>
    <w:rsid w:val="00E470F6"/>
    <w:rsid w:val="00E47107"/>
    <w:rsid w:val="00E47274"/>
    <w:rsid w:val="00E47A24"/>
    <w:rsid w:val="00E47AEB"/>
    <w:rsid w:val="00E47EDD"/>
    <w:rsid w:val="00E5106B"/>
    <w:rsid w:val="00E51090"/>
    <w:rsid w:val="00E512F2"/>
    <w:rsid w:val="00E5152C"/>
    <w:rsid w:val="00E51B10"/>
    <w:rsid w:val="00E52974"/>
    <w:rsid w:val="00E52C64"/>
    <w:rsid w:val="00E5359A"/>
    <w:rsid w:val="00E53937"/>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FB7"/>
    <w:rsid w:val="00E61A5C"/>
    <w:rsid w:val="00E61CC5"/>
    <w:rsid w:val="00E61F11"/>
    <w:rsid w:val="00E6239E"/>
    <w:rsid w:val="00E62964"/>
    <w:rsid w:val="00E62B3D"/>
    <w:rsid w:val="00E63430"/>
    <w:rsid w:val="00E63742"/>
    <w:rsid w:val="00E6391F"/>
    <w:rsid w:val="00E6399C"/>
    <w:rsid w:val="00E63C2D"/>
    <w:rsid w:val="00E63EBE"/>
    <w:rsid w:val="00E63F81"/>
    <w:rsid w:val="00E64352"/>
    <w:rsid w:val="00E643C1"/>
    <w:rsid w:val="00E64816"/>
    <w:rsid w:val="00E64897"/>
    <w:rsid w:val="00E6490B"/>
    <w:rsid w:val="00E64A3A"/>
    <w:rsid w:val="00E64D73"/>
    <w:rsid w:val="00E6518C"/>
    <w:rsid w:val="00E65920"/>
    <w:rsid w:val="00E65EF7"/>
    <w:rsid w:val="00E65FBB"/>
    <w:rsid w:val="00E665FF"/>
    <w:rsid w:val="00E66D0A"/>
    <w:rsid w:val="00E67191"/>
    <w:rsid w:val="00E675FB"/>
    <w:rsid w:val="00E67B82"/>
    <w:rsid w:val="00E703B2"/>
    <w:rsid w:val="00E70721"/>
    <w:rsid w:val="00E70EF5"/>
    <w:rsid w:val="00E712B9"/>
    <w:rsid w:val="00E713C6"/>
    <w:rsid w:val="00E7141D"/>
    <w:rsid w:val="00E71440"/>
    <w:rsid w:val="00E71995"/>
    <w:rsid w:val="00E71A6B"/>
    <w:rsid w:val="00E7213B"/>
    <w:rsid w:val="00E72526"/>
    <w:rsid w:val="00E72B7F"/>
    <w:rsid w:val="00E739E4"/>
    <w:rsid w:val="00E73CA1"/>
    <w:rsid w:val="00E73D57"/>
    <w:rsid w:val="00E73DC9"/>
    <w:rsid w:val="00E74224"/>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B69"/>
    <w:rsid w:val="00E82D14"/>
    <w:rsid w:val="00E832B3"/>
    <w:rsid w:val="00E83744"/>
    <w:rsid w:val="00E83794"/>
    <w:rsid w:val="00E8392D"/>
    <w:rsid w:val="00E83D01"/>
    <w:rsid w:val="00E83FE6"/>
    <w:rsid w:val="00E84133"/>
    <w:rsid w:val="00E84D73"/>
    <w:rsid w:val="00E84E88"/>
    <w:rsid w:val="00E854A4"/>
    <w:rsid w:val="00E859C9"/>
    <w:rsid w:val="00E85ED3"/>
    <w:rsid w:val="00E86368"/>
    <w:rsid w:val="00E8685F"/>
    <w:rsid w:val="00E86A05"/>
    <w:rsid w:val="00E86C89"/>
    <w:rsid w:val="00E871E3"/>
    <w:rsid w:val="00E87AE6"/>
    <w:rsid w:val="00E90785"/>
    <w:rsid w:val="00E90BD4"/>
    <w:rsid w:val="00E90E3F"/>
    <w:rsid w:val="00E90ED7"/>
    <w:rsid w:val="00E914E1"/>
    <w:rsid w:val="00E91ACE"/>
    <w:rsid w:val="00E91B24"/>
    <w:rsid w:val="00E91B76"/>
    <w:rsid w:val="00E91DA3"/>
    <w:rsid w:val="00E92C36"/>
    <w:rsid w:val="00E9314D"/>
    <w:rsid w:val="00E93530"/>
    <w:rsid w:val="00E9389A"/>
    <w:rsid w:val="00E93AED"/>
    <w:rsid w:val="00E93DFB"/>
    <w:rsid w:val="00E943DA"/>
    <w:rsid w:val="00E945B9"/>
    <w:rsid w:val="00E95446"/>
    <w:rsid w:val="00E95484"/>
    <w:rsid w:val="00E95AC2"/>
    <w:rsid w:val="00E95B5F"/>
    <w:rsid w:val="00E96065"/>
    <w:rsid w:val="00E963BE"/>
    <w:rsid w:val="00E96A91"/>
    <w:rsid w:val="00E970F3"/>
    <w:rsid w:val="00E972C3"/>
    <w:rsid w:val="00E97594"/>
    <w:rsid w:val="00EA02B5"/>
    <w:rsid w:val="00EA08FC"/>
    <w:rsid w:val="00EA0951"/>
    <w:rsid w:val="00EA1231"/>
    <w:rsid w:val="00EA1640"/>
    <w:rsid w:val="00EA16A5"/>
    <w:rsid w:val="00EA1771"/>
    <w:rsid w:val="00EA1D20"/>
    <w:rsid w:val="00EA2026"/>
    <w:rsid w:val="00EA292D"/>
    <w:rsid w:val="00EA32EC"/>
    <w:rsid w:val="00EA447B"/>
    <w:rsid w:val="00EA46F1"/>
    <w:rsid w:val="00EA49E5"/>
    <w:rsid w:val="00EA4B1F"/>
    <w:rsid w:val="00EA4C84"/>
    <w:rsid w:val="00EA4DF4"/>
    <w:rsid w:val="00EA530C"/>
    <w:rsid w:val="00EA5678"/>
    <w:rsid w:val="00EA5730"/>
    <w:rsid w:val="00EA6256"/>
    <w:rsid w:val="00EA68A4"/>
    <w:rsid w:val="00EA70E7"/>
    <w:rsid w:val="00EA7582"/>
    <w:rsid w:val="00EA79C5"/>
    <w:rsid w:val="00EA7A85"/>
    <w:rsid w:val="00EA7B3D"/>
    <w:rsid w:val="00EA7E85"/>
    <w:rsid w:val="00EA7ED8"/>
    <w:rsid w:val="00EA7F15"/>
    <w:rsid w:val="00EA7F7A"/>
    <w:rsid w:val="00EB0442"/>
    <w:rsid w:val="00EB05E2"/>
    <w:rsid w:val="00EB1909"/>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42C"/>
    <w:rsid w:val="00EC4DFB"/>
    <w:rsid w:val="00EC4E1E"/>
    <w:rsid w:val="00EC4E50"/>
    <w:rsid w:val="00EC4F30"/>
    <w:rsid w:val="00EC548E"/>
    <w:rsid w:val="00EC555E"/>
    <w:rsid w:val="00EC5A53"/>
    <w:rsid w:val="00EC5B01"/>
    <w:rsid w:val="00EC5B37"/>
    <w:rsid w:val="00EC5E01"/>
    <w:rsid w:val="00EC5F8A"/>
    <w:rsid w:val="00EC65E7"/>
    <w:rsid w:val="00EC6831"/>
    <w:rsid w:val="00EC6A13"/>
    <w:rsid w:val="00EC6DD2"/>
    <w:rsid w:val="00EC6E8D"/>
    <w:rsid w:val="00EC7315"/>
    <w:rsid w:val="00EC7604"/>
    <w:rsid w:val="00EC7809"/>
    <w:rsid w:val="00EC7919"/>
    <w:rsid w:val="00EC7F6C"/>
    <w:rsid w:val="00ED0814"/>
    <w:rsid w:val="00ED1163"/>
    <w:rsid w:val="00ED1548"/>
    <w:rsid w:val="00ED163F"/>
    <w:rsid w:val="00ED1C6B"/>
    <w:rsid w:val="00ED1E20"/>
    <w:rsid w:val="00ED24A4"/>
    <w:rsid w:val="00ED24E8"/>
    <w:rsid w:val="00ED2524"/>
    <w:rsid w:val="00ED304D"/>
    <w:rsid w:val="00ED350F"/>
    <w:rsid w:val="00ED37D2"/>
    <w:rsid w:val="00ED3A8F"/>
    <w:rsid w:val="00ED3D48"/>
    <w:rsid w:val="00ED418A"/>
    <w:rsid w:val="00ED4D80"/>
    <w:rsid w:val="00ED4D97"/>
    <w:rsid w:val="00ED53E0"/>
    <w:rsid w:val="00ED5508"/>
    <w:rsid w:val="00ED5F0A"/>
    <w:rsid w:val="00ED5FC5"/>
    <w:rsid w:val="00ED622B"/>
    <w:rsid w:val="00ED69C8"/>
    <w:rsid w:val="00ED7090"/>
    <w:rsid w:val="00ED7A16"/>
    <w:rsid w:val="00ED7AA9"/>
    <w:rsid w:val="00ED7D4D"/>
    <w:rsid w:val="00EE00BA"/>
    <w:rsid w:val="00EE00CF"/>
    <w:rsid w:val="00EE048C"/>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22"/>
    <w:rsid w:val="00EE5B59"/>
    <w:rsid w:val="00EE616E"/>
    <w:rsid w:val="00EE63A3"/>
    <w:rsid w:val="00EE6C43"/>
    <w:rsid w:val="00EE6CAC"/>
    <w:rsid w:val="00EE74DF"/>
    <w:rsid w:val="00EE7C0D"/>
    <w:rsid w:val="00EF0B48"/>
    <w:rsid w:val="00EF163A"/>
    <w:rsid w:val="00EF185F"/>
    <w:rsid w:val="00EF19EB"/>
    <w:rsid w:val="00EF2FFD"/>
    <w:rsid w:val="00EF3246"/>
    <w:rsid w:val="00EF35F1"/>
    <w:rsid w:val="00EF40E9"/>
    <w:rsid w:val="00EF44A4"/>
    <w:rsid w:val="00EF4BCA"/>
    <w:rsid w:val="00EF544C"/>
    <w:rsid w:val="00EF5643"/>
    <w:rsid w:val="00EF678F"/>
    <w:rsid w:val="00EF6A71"/>
    <w:rsid w:val="00EF6C94"/>
    <w:rsid w:val="00EF719A"/>
    <w:rsid w:val="00EF7707"/>
    <w:rsid w:val="00EF78D9"/>
    <w:rsid w:val="00EF7A70"/>
    <w:rsid w:val="00F0000C"/>
    <w:rsid w:val="00F00377"/>
    <w:rsid w:val="00F013E2"/>
    <w:rsid w:val="00F01E09"/>
    <w:rsid w:val="00F0298E"/>
    <w:rsid w:val="00F03181"/>
    <w:rsid w:val="00F03902"/>
    <w:rsid w:val="00F03AB7"/>
    <w:rsid w:val="00F03C74"/>
    <w:rsid w:val="00F043EA"/>
    <w:rsid w:val="00F04550"/>
    <w:rsid w:val="00F04839"/>
    <w:rsid w:val="00F04B0A"/>
    <w:rsid w:val="00F04E58"/>
    <w:rsid w:val="00F04FFE"/>
    <w:rsid w:val="00F05050"/>
    <w:rsid w:val="00F057F4"/>
    <w:rsid w:val="00F05CBB"/>
    <w:rsid w:val="00F06F6C"/>
    <w:rsid w:val="00F07B40"/>
    <w:rsid w:val="00F10684"/>
    <w:rsid w:val="00F1091E"/>
    <w:rsid w:val="00F10967"/>
    <w:rsid w:val="00F10DEB"/>
    <w:rsid w:val="00F114DC"/>
    <w:rsid w:val="00F115AB"/>
    <w:rsid w:val="00F115C8"/>
    <w:rsid w:val="00F11995"/>
    <w:rsid w:val="00F11CF0"/>
    <w:rsid w:val="00F11E14"/>
    <w:rsid w:val="00F11FA1"/>
    <w:rsid w:val="00F12157"/>
    <w:rsid w:val="00F12368"/>
    <w:rsid w:val="00F1277E"/>
    <w:rsid w:val="00F12AB6"/>
    <w:rsid w:val="00F12F11"/>
    <w:rsid w:val="00F13414"/>
    <w:rsid w:val="00F135C2"/>
    <w:rsid w:val="00F139A2"/>
    <w:rsid w:val="00F139D7"/>
    <w:rsid w:val="00F13BC6"/>
    <w:rsid w:val="00F13CD9"/>
    <w:rsid w:val="00F144BD"/>
    <w:rsid w:val="00F145EA"/>
    <w:rsid w:val="00F1481C"/>
    <w:rsid w:val="00F148C7"/>
    <w:rsid w:val="00F148EF"/>
    <w:rsid w:val="00F14D3A"/>
    <w:rsid w:val="00F14EF5"/>
    <w:rsid w:val="00F15081"/>
    <w:rsid w:val="00F150B5"/>
    <w:rsid w:val="00F1538C"/>
    <w:rsid w:val="00F157B2"/>
    <w:rsid w:val="00F159A6"/>
    <w:rsid w:val="00F15F3C"/>
    <w:rsid w:val="00F1611F"/>
    <w:rsid w:val="00F163F9"/>
    <w:rsid w:val="00F167E3"/>
    <w:rsid w:val="00F176E5"/>
    <w:rsid w:val="00F17759"/>
    <w:rsid w:val="00F17771"/>
    <w:rsid w:val="00F17A16"/>
    <w:rsid w:val="00F17E29"/>
    <w:rsid w:val="00F20015"/>
    <w:rsid w:val="00F20A0F"/>
    <w:rsid w:val="00F20D04"/>
    <w:rsid w:val="00F20DA7"/>
    <w:rsid w:val="00F216FD"/>
    <w:rsid w:val="00F21A07"/>
    <w:rsid w:val="00F21DF6"/>
    <w:rsid w:val="00F227FB"/>
    <w:rsid w:val="00F229C7"/>
    <w:rsid w:val="00F23C82"/>
    <w:rsid w:val="00F23EB3"/>
    <w:rsid w:val="00F2413B"/>
    <w:rsid w:val="00F24366"/>
    <w:rsid w:val="00F243C7"/>
    <w:rsid w:val="00F24763"/>
    <w:rsid w:val="00F24DA3"/>
    <w:rsid w:val="00F24E8A"/>
    <w:rsid w:val="00F25AD8"/>
    <w:rsid w:val="00F25E9E"/>
    <w:rsid w:val="00F2616B"/>
    <w:rsid w:val="00F26234"/>
    <w:rsid w:val="00F26901"/>
    <w:rsid w:val="00F26F96"/>
    <w:rsid w:val="00F27096"/>
    <w:rsid w:val="00F2709E"/>
    <w:rsid w:val="00F27361"/>
    <w:rsid w:val="00F27950"/>
    <w:rsid w:val="00F300A8"/>
    <w:rsid w:val="00F30DE3"/>
    <w:rsid w:val="00F31894"/>
    <w:rsid w:val="00F32B46"/>
    <w:rsid w:val="00F32C16"/>
    <w:rsid w:val="00F32DE6"/>
    <w:rsid w:val="00F32F87"/>
    <w:rsid w:val="00F33170"/>
    <w:rsid w:val="00F33541"/>
    <w:rsid w:val="00F3360E"/>
    <w:rsid w:val="00F3367F"/>
    <w:rsid w:val="00F33E7C"/>
    <w:rsid w:val="00F340FD"/>
    <w:rsid w:val="00F342A5"/>
    <w:rsid w:val="00F344A2"/>
    <w:rsid w:val="00F3471E"/>
    <w:rsid w:val="00F352B8"/>
    <w:rsid w:val="00F357C4"/>
    <w:rsid w:val="00F357CE"/>
    <w:rsid w:val="00F35AB8"/>
    <w:rsid w:val="00F35C61"/>
    <w:rsid w:val="00F3611F"/>
    <w:rsid w:val="00F3639A"/>
    <w:rsid w:val="00F3646B"/>
    <w:rsid w:val="00F36534"/>
    <w:rsid w:val="00F3767F"/>
    <w:rsid w:val="00F37871"/>
    <w:rsid w:val="00F37A58"/>
    <w:rsid w:val="00F37C4A"/>
    <w:rsid w:val="00F37CFC"/>
    <w:rsid w:val="00F37F14"/>
    <w:rsid w:val="00F4006D"/>
    <w:rsid w:val="00F40838"/>
    <w:rsid w:val="00F40CBC"/>
    <w:rsid w:val="00F41B4C"/>
    <w:rsid w:val="00F42354"/>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6EAD"/>
    <w:rsid w:val="00F47583"/>
    <w:rsid w:val="00F475A3"/>
    <w:rsid w:val="00F47708"/>
    <w:rsid w:val="00F47E56"/>
    <w:rsid w:val="00F47E75"/>
    <w:rsid w:val="00F50AC9"/>
    <w:rsid w:val="00F50EF4"/>
    <w:rsid w:val="00F5109B"/>
    <w:rsid w:val="00F515C7"/>
    <w:rsid w:val="00F519F7"/>
    <w:rsid w:val="00F51AAC"/>
    <w:rsid w:val="00F51DA9"/>
    <w:rsid w:val="00F51E68"/>
    <w:rsid w:val="00F5221C"/>
    <w:rsid w:val="00F52372"/>
    <w:rsid w:val="00F528C3"/>
    <w:rsid w:val="00F52AF6"/>
    <w:rsid w:val="00F52B04"/>
    <w:rsid w:val="00F52C04"/>
    <w:rsid w:val="00F53F26"/>
    <w:rsid w:val="00F5417D"/>
    <w:rsid w:val="00F541A6"/>
    <w:rsid w:val="00F547D9"/>
    <w:rsid w:val="00F54F0F"/>
    <w:rsid w:val="00F555C0"/>
    <w:rsid w:val="00F55C67"/>
    <w:rsid w:val="00F5615E"/>
    <w:rsid w:val="00F5640C"/>
    <w:rsid w:val="00F564D5"/>
    <w:rsid w:val="00F565FC"/>
    <w:rsid w:val="00F56BD4"/>
    <w:rsid w:val="00F574E5"/>
    <w:rsid w:val="00F6031F"/>
    <w:rsid w:val="00F60DA4"/>
    <w:rsid w:val="00F6179A"/>
    <w:rsid w:val="00F62630"/>
    <w:rsid w:val="00F62C03"/>
    <w:rsid w:val="00F62F9E"/>
    <w:rsid w:val="00F63955"/>
    <w:rsid w:val="00F63AC0"/>
    <w:rsid w:val="00F63C19"/>
    <w:rsid w:val="00F640E9"/>
    <w:rsid w:val="00F64400"/>
    <w:rsid w:val="00F648DE"/>
    <w:rsid w:val="00F64EC5"/>
    <w:rsid w:val="00F65BAB"/>
    <w:rsid w:val="00F65CCC"/>
    <w:rsid w:val="00F65DED"/>
    <w:rsid w:val="00F65EB3"/>
    <w:rsid w:val="00F66025"/>
    <w:rsid w:val="00F66336"/>
    <w:rsid w:val="00F66508"/>
    <w:rsid w:val="00F670A3"/>
    <w:rsid w:val="00F67233"/>
    <w:rsid w:val="00F67602"/>
    <w:rsid w:val="00F67A77"/>
    <w:rsid w:val="00F67F48"/>
    <w:rsid w:val="00F67FA7"/>
    <w:rsid w:val="00F704FE"/>
    <w:rsid w:val="00F7068B"/>
    <w:rsid w:val="00F70A02"/>
    <w:rsid w:val="00F70B41"/>
    <w:rsid w:val="00F70F2B"/>
    <w:rsid w:val="00F712D5"/>
    <w:rsid w:val="00F71553"/>
    <w:rsid w:val="00F71724"/>
    <w:rsid w:val="00F71EA1"/>
    <w:rsid w:val="00F7236D"/>
    <w:rsid w:val="00F72CA5"/>
    <w:rsid w:val="00F72ED3"/>
    <w:rsid w:val="00F732AB"/>
    <w:rsid w:val="00F73482"/>
    <w:rsid w:val="00F735D3"/>
    <w:rsid w:val="00F7391C"/>
    <w:rsid w:val="00F73953"/>
    <w:rsid w:val="00F73C6B"/>
    <w:rsid w:val="00F742B6"/>
    <w:rsid w:val="00F7484C"/>
    <w:rsid w:val="00F74A60"/>
    <w:rsid w:val="00F74E5F"/>
    <w:rsid w:val="00F75272"/>
    <w:rsid w:val="00F7529E"/>
    <w:rsid w:val="00F75FBE"/>
    <w:rsid w:val="00F766A3"/>
    <w:rsid w:val="00F76A9F"/>
    <w:rsid w:val="00F76ADF"/>
    <w:rsid w:val="00F77754"/>
    <w:rsid w:val="00F77801"/>
    <w:rsid w:val="00F77F53"/>
    <w:rsid w:val="00F80D60"/>
    <w:rsid w:val="00F80F57"/>
    <w:rsid w:val="00F81596"/>
    <w:rsid w:val="00F817D7"/>
    <w:rsid w:val="00F818E6"/>
    <w:rsid w:val="00F82559"/>
    <w:rsid w:val="00F82602"/>
    <w:rsid w:val="00F83172"/>
    <w:rsid w:val="00F83241"/>
    <w:rsid w:val="00F834F9"/>
    <w:rsid w:val="00F8354A"/>
    <w:rsid w:val="00F83765"/>
    <w:rsid w:val="00F83847"/>
    <w:rsid w:val="00F839D3"/>
    <w:rsid w:val="00F83CDE"/>
    <w:rsid w:val="00F84060"/>
    <w:rsid w:val="00F842EA"/>
    <w:rsid w:val="00F84B7A"/>
    <w:rsid w:val="00F84E7B"/>
    <w:rsid w:val="00F851A0"/>
    <w:rsid w:val="00F85500"/>
    <w:rsid w:val="00F85DE9"/>
    <w:rsid w:val="00F863E8"/>
    <w:rsid w:val="00F8640E"/>
    <w:rsid w:val="00F86C46"/>
    <w:rsid w:val="00F87D29"/>
    <w:rsid w:val="00F9025B"/>
    <w:rsid w:val="00F906B5"/>
    <w:rsid w:val="00F90BED"/>
    <w:rsid w:val="00F90E8B"/>
    <w:rsid w:val="00F91398"/>
    <w:rsid w:val="00F914BE"/>
    <w:rsid w:val="00F91DC4"/>
    <w:rsid w:val="00F9243B"/>
    <w:rsid w:val="00F927E4"/>
    <w:rsid w:val="00F932A4"/>
    <w:rsid w:val="00F93644"/>
    <w:rsid w:val="00F936F7"/>
    <w:rsid w:val="00F9372E"/>
    <w:rsid w:val="00F93C02"/>
    <w:rsid w:val="00F93EA3"/>
    <w:rsid w:val="00F93F70"/>
    <w:rsid w:val="00F94891"/>
    <w:rsid w:val="00F94949"/>
    <w:rsid w:val="00F954DC"/>
    <w:rsid w:val="00F95D8C"/>
    <w:rsid w:val="00F95EED"/>
    <w:rsid w:val="00F969FA"/>
    <w:rsid w:val="00F96D86"/>
    <w:rsid w:val="00F96DFB"/>
    <w:rsid w:val="00F97556"/>
    <w:rsid w:val="00F97D1E"/>
    <w:rsid w:val="00F97F76"/>
    <w:rsid w:val="00FA0184"/>
    <w:rsid w:val="00FA0480"/>
    <w:rsid w:val="00FA0849"/>
    <w:rsid w:val="00FA089D"/>
    <w:rsid w:val="00FA0BD3"/>
    <w:rsid w:val="00FA12BE"/>
    <w:rsid w:val="00FA1AE6"/>
    <w:rsid w:val="00FA202B"/>
    <w:rsid w:val="00FA2340"/>
    <w:rsid w:val="00FA3295"/>
    <w:rsid w:val="00FA3437"/>
    <w:rsid w:val="00FA3670"/>
    <w:rsid w:val="00FA391F"/>
    <w:rsid w:val="00FA40C6"/>
    <w:rsid w:val="00FA424B"/>
    <w:rsid w:val="00FA4BEF"/>
    <w:rsid w:val="00FA58C6"/>
    <w:rsid w:val="00FA6796"/>
    <w:rsid w:val="00FA6E20"/>
    <w:rsid w:val="00FA7861"/>
    <w:rsid w:val="00FA7CF1"/>
    <w:rsid w:val="00FA7D02"/>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3CE"/>
    <w:rsid w:val="00FB56CE"/>
    <w:rsid w:val="00FB5DFA"/>
    <w:rsid w:val="00FB5F21"/>
    <w:rsid w:val="00FB61A8"/>
    <w:rsid w:val="00FB6497"/>
    <w:rsid w:val="00FB6D81"/>
    <w:rsid w:val="00FB6E5D"/>
    <w:rsid w:val="00FB7570"/>
    <w:rsid w:val="00FB767F"/>
    <w:rsid w:val="00FB7896"/>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936"/>
    <w:rsid w:val="00FC3C4A"/>
    <w:rsid w:val="00FC3DCF"/>
    <w:rsid w:val="00FC4213"/>
    <w:rsid w:val="00FC47B2"/>
    <w:rsid w:val="00FC5BE3"/>
    <w:rsid w:val="00FC7332"/>
    <w:rsid w:val="00FD1244"/>
    <w:rsid w:val="00FD128E"/>
    <w:rsid w:val="00FD19D0"/>
    <w:rsid w:val="00FD2168"/>
    <w:rsid w:val="00FD26B7"/>
    <w:rsid w:val="00FD2809"/>
    <w:rsid w:val="00FD2B93"/>
    <w:rsid w:val="00FD35D9"/>
    <w:rsid w:val="00FD3981"/>
    <w:rsid w:val="00FD3D9E"/>
    <w:rsid w:val="00FD4188"/>
    <w:rsid w:val="00FD446B"/>
    <w:rsid w:val="00FD456C"/>
    <w:rsid w:val="00FD4D51"/>
    <w:rsid w:val="00FD5E7D"/>
    <w:rsid w:val="00FD67CE"/>
    <w:rsid w:val="00FD6BD9"/>
    <w:rsid w:val="00FD741B"/>
    <w:rsid w:val="00FD747A"/>
    <w:rsid w:val="00FD798F"/>
    <w:rsid w:val="00FE0964"/>
    <w:rsid w:val="00FE0B52"/>
    <w:rsid w:val="00FE0D5C"/>
    <w:rsid w:val="00FE101E"/>
    <w:rsid w:val="00FE11D4"/>
    <w:rsid w:val="00FE1320"/>
    <w:rsid w:val="00FE18C0"/>
    <w:rsid w:val="00FE19F9"/>
    <w:rsid w:val="00FE1B0C"/>
    <w:rsid w:val="00FE27B1"/>
    <w:rsid w:val="00FE2999"/>
    <w:rsid w:val="00FE29F0"/>
    <w:rsid w:val="00FE2AF2"/>
    <w:rsid w:val="00FE31C7"/>
    <w:rsid w:val="00FE38EA"/>
    <w:rsid w:val="00FE38F2"/>
    <w:rsid w:val="00FE3BAC"/>
    <w:rsid w:val="00FE3CC3"/>
    <w:rsid w:val="00FE45E3"/>
    <w:rsid w:val="00FE4C2C"/>
    <w:rsid w:val="00FE4CE2"/>
    <w:rsid w:val="00FE50CF"/>
    <w:rsid w:val="00FE54F2"/>
    <w:rsid w:val="00FE55EB"/>
    <w:rsid w:val="00FE575B"/>
    <w:rsid w:val="00FE6129"/>
    <w:rsid w:val="00FE68B9"/>
    <w:rsid w:val="00FE69DD"/>
    <w:rsid w:val="00FE6BB8"/>
    <w:rsid w:val="00FE71E2"/>
    <w:rsid w:val="00FE739D"/>
    <w:rsid w:val="00FE7746"/>
    <w:rsid w:val="00FE7CFB"/>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插图"/>
    <w:next w:val="a0"/>
    <w:link w:val="2Char"/>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EC7604"/>
    <w:rPr>
      <w:rFonts w:ascii="Times New Roman Bold" w:hAnsi="Times New Roman Bold"/>
      <w:b/>
      <w:bCs/>
      <w:i/>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EC7604"/>
    <w:rPr>
      <w:rFonts w:ascii="Times New Roman Bold" w:hAnsi="Times New Roman Bold"/>
      <w:b/>
      <w:bCs/>
      <w:i/>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4B6E0D"/>
    <w:rPr>
      <w:rFonts w:ascii="Times New Roman" w:eastAsia="宋体" w:hAnsi="Times New Roman"/>
      <w:sz w:val="22"/>
    </w:rPr>
  </w:style>
  <w:style w:type="character" w:customStyle="1" w:styleId="NOChar1">
    <w:name w:val="NO Char1"/>
    <w:rsid w:val="00794E9B"/>
    <w:rPr>
      <w:rFonts w:eastAsia="Times New Roman"/>
      <w:lang w:val="en-GB"/>
    </w:rPr>
  </w:style>
  <w:style w:type="paragraph" w:customStyle="1" w:styleId="TALCharChar">
    <w:name w:val="TAL Char Char"/>
    <w:basedOn w:val="a0"/>
    <w:link w:val="TALCharCharChar"/>
    <w:rsid w:val="00AB2ACF"/>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AB2ACF"/>
    <w:rPr>
      <w:rFonts w:ascii="Arial" w:eastAsia="宋体" w:hAnsi="Arial"/>
      <w:sz w:val="18"/>
      <w:lang w:val="en-GB" w:eastAsia="ja-JP"/>
    </w:rPr>
  </w:style>
  <w:style w:type="paragraph" w:customStyle="1" w:styleId="3GPPText">
    <w:name w:val="3GPP Text"/>
    <w:basedOn w:val="a0"/>
    <w:link w:val="3GPPTextChar"/>
    <w:qFormat/>
    <w:rsid w:val="00542E3D"/>
    <w:pPr>
      <w:overflowPunct w:val="0"/>
      <w:autoSpaceDE w:val="0"/>
      <w:autoSpaceDN w:val="0"/>
      <w:adjustRightInd w:val="0"/>
      <w:spacing w:before="120" w:after="120" w:line="276" w:lineRule="auto"/>
      <w:jc w:val="both"/>
      <w:textAlignment w:val="baseline"/>
    </w:pPr>
    <w:rPr>
      <w:rFonts w:eastAsia="宋体"/>
      <w:sz w:val="22"/>
      <w:lang w:val="en-US" w:eastAsia="en-US"/>
    </w:rPr>
  </w:style>
  <w:style w:type="character" w:customStyle="1" w:styleId="3GPPTextChar">
    <w:name w:val="3GPP Text Char"/>
    <w:link w:val="3GPPText"/>
    <w:qFormat/>
    <w:rsid w:val="00542E3D"/>
    <w:rPr>
      <w:rFonts w:ascii="Times New Roman" w:eastAsia="宋体" w:hAnsi="Times New Roman"/>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插图"/>
    <w:next w:val="a0"/>
    <w:link w:val="2Char"/>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EC7604"/>
    <w:rPr>
      <w:rFonts w:ascii="Times New Roman Bold" w:hAnsi="Times New Roman Bold"/>
      <w:b/>
      <w:bCs/>
      <w:i/>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EC7604"/>
    <w:rPr>
      <w:rFonts w:ascii="Times New Roman Bold" w:hAnsi="Times New Roman Bold"/>
      <w:b/>
      <w:bCs/>
      <w:i/>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4B6E0D"/>
    <w:rPr>
      <w:rFonts w:ascii="Times New Roman" w:eastAsia="宋体" w:hAnsi="Times New Roman"/>
      <w:sz w:val="22"/>
    </w:rPr>
  </w:style>
  <w:style w:type="character" w:customStyle="1" w:styleId="NOChar1">
    <w:name w:val="NO Char1"/>
    <w:rsid w:val="00794E9B"/>
    <w:rPr>
      <w:rFonts w:eastAsia="Times New Roman"/>
      <w:lang w:val="en-GB"/>
    </w:rPr>
  </w:style>
  <w:style w:type="paragraph" w:customStyle="1" w:styleId="TALCharChar">
    <w:name w:val="TAL Char Char"/>
    <w:basedOn w:val="a0"/>
    <w:link w:val="TALCharCharChar"/>
    <w:rsid w:val="00AB2ACF"/>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AB2ACF"/>
    <w:rPr>
      <w:rFonts w:ascii="Arial" w:eastAsia="宋体" w:hAnsi="Arial"/>
      <w:sz w:val="18"/>
      <w:lang w:val="en-GB" w:eastAsia="ja-JP"/>
    </w:rPr>
  </w:style>
  <w:style w:type="paragraph" w:customStyle="1" w:styleId="3GPPText">
    <w:name w:val="3GPP Text"/>
    <w:basedOn w:val="a0"/>
    <w:link w:val="3GPPTextChar"/>
    <w:qFormat/>
    <w:rsid w:val="00542E3D"/>
    <w:pPr>
      <w:overflowPunct w:val="0"/>
      <w:autoSpaceDE w:val="0"/>
      <w:autoSpaceDN w:val="0"/>
      <w:adjustRightInd w:val="0"/>
      <w:spacing w:before="120" w:after="120" w:line="276" w:lineRule="auto"/>
      <w:jc w:val="both"/>
      <w:textAlignment w:val="baseline"/>
    </w:pPr>
    <w:rPr>
      <w:rFonts w:eastAsia="宋体"/>
      <w:sz w:val="22"/>
      <w:lang w:val="en-US" w:eastAsia="en-US"/>
    </w:rPr>
  </w:style>
  <w:style w:type="character" w:customStyle="1" w:styleId="3GPPTextChar">
    <w:name w:val="3GPP Text Char"/>
    <w:link w:val="3GPPText"/>
    <w:qFormat/>
    <w:rsid w:val="00542E3D"/>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42223152">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E080D04B-5C73-4838-8ACF-69BD7C92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4460</TotalTime>
  <Pages>13</Pages>
  <Words>5801</Words>
  <Characters>33068</Characters>
  <Application>Microsoft Office Word</Application>
  <DocSecurity>0</DocSecurity>
  <Lines>275</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440</cp:revision>
  <cp:lastPrinted>2018-01-07T00:25:00Z</cp:lastPrinted>
  <dcterms:created xsi:type="dcterms:W3CDTF">2019-07-18T18:56:00Z</dcterms:created>
  <dcterms:modified xsi:type="dcterms:W3CDTF">2019-11-09T04:27:00Z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